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D775A3">
        <w:trPr>
          <w:cantSplit/>
        </w:trPr>
        <w:tc>
          <w:tcPr>
            <w:tcW w:w="10423" w:type="dxa"/>
            <w:gridSpan w:val="2"/>
            <w:shd w:val="clear" w:color="auto" w:fill="auto"/>
          </w:tcPr>
          <w:p w14:paraId="5C824732" w14:textId="77777777" w:rsidR="002A4418" w:rsidRPr="000244E2" w:rsidRDefault="002A4418" w:rsidP="00D775A3">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t>1.0</w:t>
            </w:r>
            <w:r w:rsidRPr="00C9474C">
              <w:t>.0</w:t>
            </w:r>
            <w:bookmarkEnd w:id="4"/>
            <w:r w:rsidRPr="00C9474C">
              <w:t xml:space="preserve"> </w:t>
            </w:r>
            <w:r w:rsidRPr="00C9474C">
              <w:rPr>
                <w:sz w:val="32"/>
              </w:rPr>
              <w:t>(</w:t>
            </w:r>
            <w:bookmarkStart w:id="5" w:name="issueDate"/>
            <w:r w:rsidRPr="00C9474C">
              <w:rPr>
                <w:sz w:val="32"/>
              </w:rPr>
              <w:t>2023-</w:t>
            </w:r>
            <w:bookmarkEnd w:id="5"/>
            <w:r>
              <w:rPr>
                <w:sz w:val="32"/>
              </w:rPr>
              <w:t>12</w:t>
            </w:r>
            <w:r w:rsidRPr="00C9474C">
              <w:rPr>
                <w:sz w:val="32"/>
              </w:rPr>
              <w:t>)</w:t>
            </w:r>
          </w:p>
        </w:tc>
      </w:tr>
      <w:tr w:rsidR="002A4418" w:rsidRPr="000244E2" w14:paraId="06ED57EF" w14:textId="77777777" w:rsidTr="00D775A3">
        <w:trPr>
          <w:cantSplit/>
          <w:trHeight w:hRule="exact" w:val="1134"/>
        </w:trPr>
        <w:tc>
          <w:tcPr>
            <w:tcW w:w="10423" w:type="dxa"/>
            <w:gridSpan w:val="2"/>
            <w:shd w:val="clear" w:color="auto" w:fill="auto"/>
          </w:tcPr>
          <w:p w14:paraId="4246973D" w14:textId="77777777" w:rsidR="002A4418" w:rsidRPr="001B1925" w:rsidRDefault="002A4418" w:rsidP="00D775A3">
            <w:pPr>
              <w:pStyle w:val="ZB"/>
              <w:framePr w:w="0" w:hRule="auto" w:wrap="auto" w:vAnchor="margin" w:hAnchor="text" w:yAlign="inline"/>
            </w:pPr>
            <w:r w:rsidRPr="001B1925">
              <w:t xml:space="preserve">Technical </w:t>
            </w:r>
            <w:bookmarkStart w:id="6" w:name="spectype2"/>
            <w:r w:rsidRPr="001B1925">
              <w:t>Specification</w:t>
            </w:r>
            <w:bookmarkEnd w:id="6"/>
          </w:p>
          <w:p w14:paraId="2924E18B" w14:textId="77777777" w:rsidR="002A4418" w:rsidRPr="000244E2" w:rsidRDefault="002A4418" w:rsidP="00D775A3">
            <w:pPr>
              <w:pStyle w:val="TAR"/>
            </w:pPr>
            <w:r w:rsidRPr="001B1925">
              <w:br/>
            </w:r>
          </w:p>
        </w:tc>
      </w:tr>
      <w:tr w:rsidR="002A4418" w:rsidRPr="000244E2" w14:paraId="2CF9CADB" w14:textId="77777777" w:rsidTr="00D775A3">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D775A3">
            <w:pPr>
              <w:pStyle w:val="ZT"/>
              <w:framePr w:wrap="auto" w:hAnchor="text" w:yAlign="inline"/>
            </w:pPr>
            <w:r w:rsidRPr="001B1925">
              <w:t>3rd Generation Partnership Project;</w:t>
            </w:r>
          </w:p>
          <w:p w14:paraId="40692FB7" w14:textId="77777777" w:rsidR="002A4418" w:rsidRPr="001B1925" w:rsidRDefault="002A4418" w:rsidP="00D775A3">
            <w:pPr>
              <w:pStyle w:val="ZT"/>
              <w:framePr w:wrap="auto" w:hAnchor="text" w:yAlign="inline"/>
            </w:pPr>
            <w:r w:rsidRPr="001B1925">
              <w:t xml:space="preserve">Technical Specification Group </w:t>
            </w:r>
            <w:bookmarkStart w:id="7" w:name="specTitle"/>
            <w:r w:rsidRPr="001B1925">
              <w:t>Services and System Aspects;</w:t>
            </w:r>
            <w:bookmarkEnd w:id="7"/>
          </w:p>
          <w:p w14:paraId="1E585FC4" w14:textId="77777777" w:rsidR="002A4418" w:rsidRPr="001B1925" w:rsidRDefault="002A4418" w:rsidP="00D775A3">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D775A3">
            <w:pPr>
              <w:pStyle w:val="ZT"/>
              <w:framePr w:wrap="auto" w:hAnchor="text" w:yAlign="inline"/>
              <w:rPr>
                <w:i/>
                <w:sz w:val="28"/>
              </w:rPr>
            </w:pPr>
            <w:r w:rsidRPr="001B1925">
              <w:t>(</w:t>
            </w:r>
            <w:r w:rsidRPr="001B1925">
              <w:rPr>
                <w:rStyle w:val="ZGSM"/>
              </w:rPr>
              <w:t xml:space="preserve">Release </w:t>
            </w:r>
            <w:bookmarkStart w:id="8" w:name="specRelease"/>
            <w:r w:rsidRPr="001B1925">
              <w:rPr>
                <w:rStyle w:val="ZGSM"/>
              </w:rPr>
              <w:t>18</w:t>
            </w:r>
            <w:bookmarkEnd w:id="8"/>
            <w:r w:rsidRPr="001B1925">
              <w:t>)</w:t>
            </w:r>
          </w:p>
        </w:tc>
      </w:tr>
      <w:tr w:rsidR="002A4418" w:rsidRPr="000244E2" w14:paraId="2FAD9261" w14:textId="77777777" w:rsidTr="00D775A3">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D775A3">
            <w:pPr>
              <w:pStyle w:val="FP"/>
            </w:pPr>
          </w:p>
        </w:tc>
      </w:tr>
      <w:bookmarkStart w:id="9" w:name="_Hlk99699974"/>
      <w:bookmarkEnd w:id="9"/>
      <w:bookmarkStart w:id="10" w:name="_MON_1684549432"/>
      <w:bookmarkEnd w:id="10"/>
      <w:tr w:rsidR="002A4418" w:rsidRPr="000244E2" w14:paraId="1D03E686" w14:textId="77777777" w:rsidTr="00D775A3">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D775A3">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02pt;height:61.5pt" o:ole="">
                  <v:imagedata r:id="rId9" o:title=""/>
                </v:shape>
                <o:OLEObject Type="Embed" ProgID="Word.Picture.8" ShapeID="_x0000_i1063" DrawAspect="Content" ObjectID="_1763303153" r:id="rId10"/>
              </w:object>
            </w:r>
          </w:p>
        </w:tc>
        <w:bookmarkStart w:id="11" w:name="_MON_1710316168"/>
        <w:bookmarkEnd w:id="11"/>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D775A3">
            <w:pPr>
              <w:pStyle w:val="TAR"/>
            </w:pPr>
            <w:r w:rsidRPr="001B1925">
              <w:object w:dxaOrig="2126" w:dyaOrig="1243" w14:anchorId="61C4F89B">
                <v:shape id="_x0000_i1064" type="#_x0000_t75" style="width:128.25pt;height:75pt" o:ole="">
                  <v:imagedata r:id="rId11" o:title=""/>
                </v:shape>
                <o:OLEObject Type="Embed" ProgID="Word.Picture.8" ShapeID="_x0000_i1064" DrawAspect="Content" ObjectID="_1763303154" r:id="rId12"/>
              </w:object>
            </w:r>
          </w:p>
        </w:tc>
      </w:tr>
      <w:tr w:rsidR="002A4418" w:rsidRPr="000244E2" w14:paraId="1627529A" w14:textId="77777777" w:rsidTr="00D775A3">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D775A3">
            <w:pPr>
              <w:pStyle w:val="FP"/>
            </w:pPr>
          </w:p>
        </w:tc>
      </w:tr>
      <w:tr w:rsidR="002A4418" w:rsidRPr="000244E2" w14:paraId="64BE837C" w14:textId="77777777" w:rsidTr="00D775A3">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D775A3">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2A4418" w:rsidRPr="000244E2" w14:paraId="6A8640D4" w14:textId="77777777" w:rsidTr="00D775A3">
        <w:trPr>
          <w:cantSplit/>
          <w:trHeight w:hRule="exact" w:val="5669"/>
        </w:trPr>
        <w:tc>
          <w:tcPr>
            <w:tcW w:w="10423" w:type="dxa"/>
            <w:shd w:val="clear" w:color="auto" w:fill="auto"/>
          </w:tcPr>
          <w:p w14:paraId="2194F4F6" w14:textId="77777777" w:rsidR="002A4418" w:rsidRPr="000244E2" w:rsidRDefault="002A4418" w:rsidP="00D775A3">
            <w:pPr>
              <w:pStyle w:val="FP"/>
            </w:pPr>
            <w:bookmarkStart w:id="13" w:name="page2"/>
          </w:p>
        </w:tc>
      </w:tr>
      <w:tr w:rsidR="002A4418" w:rsidRPr="000244E2" w14:paraId="4C230CBA" w14:textId="77777777" w:rsidTr="00D775A3">
        <w:trPr>
          <w:cantSplit/>
          <w:trHeight w:hRule="exact" w:val="5386"/>
        </w:trPr>
        <w:tc>
          <w:tcPr>
            <w:tcW w:w="10423" w:type="dxa"/>
            <w:shd w:val="clear" w:color="auto" w:fill="auto"/>
          </w:tcPr>
          <w:p w14:paraId="3B71FF73" w14:textId="77777777" w:rsidR="002A4418" w:rsidRPr="000244E2" w:rsidRDefault="002A4418" w:rsidP="00D775A3">
            <w:pPr>
              <w:pStyle w:val="FP"/>
              <w:spacing w:after="240"/>
              <w:ind w:left="2835" w:right="2835"/>
              <w:jc w:val="center"/>
              <w:rPr>
                <w:rFonts w:ascii="Arial" w:hAnsi="Arial"/>
                <w:b/>
                <w:i/>
                <w:noProof/>
              </w:rPr>
            </w:pPr>
            <w:bookmarkStart w:id="14" w:name="coords3gpp"/>
            <w:r w:rsidRPr="000244E2">
              <w:rPr>
                <w:rFonts w:ascii="Arial" w:hAnsi="Arial"/>
                <w:b/>
                <w:i/>
                <w:noProof/>
              </w:rPr>
              <w:t>3GPP</w:t>
            </w:r>
          </w:p>
          <w:p w14:paraId="1F61B0FA" w14:textId="77777777" w:rsidR="002A4418" w:rsidRPr="000244E2" w:rsidRDefault="002A4418" w:rsidP="00D775A3">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D775A3">
            <w:pPr>
              <w:pStyle w:val="FP"/>
              <w:ind w:left="2835" w:right="2835"/>
              <w:jc w:val="center"/>
              <w:rPr>
                <w:rFonts w:ascii="Arial" w:hAnsi="Arial"/>
                <w:noProof/>
                <w:sz w:val="18"/>
              </w:rPr>
            </w:pPr>
          </w:p>
          <w:p w14:paraId="02AEF616" w14:textId="77777777" w:rsidR="002A4418" w:rsidRPr="000244E2" w:rsidRDefault="002A4418" w:rsidP="00D775A3">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0244E2" w:rsidRDefault="002A4418" w:rsidP="00D775A3">
            <w:pPr>
              <w:pStyle w:val="FP"/>
              <w:ind w:left="2835" w:right="2835"/>
              <w:jc w:val="center"/>
              <w:rPr>
                <w:rFonts w:ascii="Arial" w:hAnsi="Arial"/>
                <w:noProof/>
                <w:sz w:val="18"/>
              </w:rPr>
            </w:pPr>
            <w:r w:rsidRPr="000244E2">
              <w:rPr>
                <w:rFonts w:ascii="Arial" w:hAnsi="Arial"/>
                <w:noProof/>
                <w:sz w:val="18"/>
              </w:rPr>
              <w:t>650 Route des Lucioles - Sophia Antipolis</w:t>
            </w:r>
          </w:p>
          <w:p w14:paraId="1F0DE10E" w14:textId="77777777" w:rsidR="002A4418" w:rsidRPr="000244E2" w:rsidRDefault="002A4418" w:rsidP="00D775A3">
            <w:pPr>
              <w:pStyle w:val="FP"/>
              <w:ind w:left="2835" w:right="2835"/>
              <w:jc w:val="center"/>
              <w:rPr>
                <w:rFonts w:ascii="Arial" w:hAnsi="Arial"/>
                <w:noProof/>
                <w:sz w:val="18"/>
              </w:rPr>
            </w:pPr>
            <w:r w:rsidRPr="000244E2">
              <w:rPr>
                <w:rFonts w:ascii="Arial" w:hAnsi="Arial"/>
                <w:noProof/>
                <w:sz w:val="18"/>
              </w:rPr>
              <w:t>Valbonne - FRANCE</w:t>
            </w:r>
          </w:p>
          <w:p w14:paraId="727F8921" w14:textId="77777777" w:rsidR="002A4418" w:rsidRPr="000244E2" w:rsidRDefault="002A4418" w:rsidP="00D775A3">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D775A3">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D775A3">
            <w:pPr>
              <w:pStyle w:val="FP"/>
              <w:ind w:left="2835" w:right="2835"/>
              <w:jc w:val="center"/>
              <w:rPr>
                <w:rFonts w:ascii="Arial" w:hAnsi="Arial"/>
                <w:noProof/>
                <w:sz w:val="18"/>
              </w:rPr>
            </w:pPr>
            <w:r w:rsidRPr="000244E2">
              <w:rPr>
                <w:rFonts w:ascii="Arial" w:hAnsi="Arial"/>
                <w:noProof/>
                <w:sz w:val="18"/>
              </w:rPr>
              <w:t>https://www.3gpp.org</w:t>
            </w:r>
            <w:bookmarkEnd w:id="14"/>
          </w:p>
          <w:p w14:paraId="494DE3A5" w14:textId="77777777" w:rsidR="002A4418" w:rsidRPr="000244E2" w:rsidRDefault="002A4418" w:rsidP="00D775A3">
            <w:pPr>
              <w:rPr>
                <w:noProof/>
              </w:rPr>
            </w:pPr>
          </w:p>
        </w:tc>
      </w:tr>
      <w:tr w:rsidR="002A4418" w:rsidRPr="000244E2" w14:paraId="7C263615" w14:textId="77777777" w:rsidTr="00D775A3">
        <w:trPr>
          <w:cantSplit/>
        </w:trPr>
        <w:tc>
          <w:tcPr>
            <w:tcW w:w="10423" w:type="dxa"/>
            <w:shd w:val="clear" w:color="auto" w:fill="auto"/>
            <w:vAlign w:val="bottom"/>
          </w:tcPr>
          <w:p w14:paraId="77AC28F6" w14:textId="77777777" w:rsidR="002A4418" w:rsidRPr="000244E2" w:rsidRDefault="002A4418" w:rsidP="00D775A3">
            <w:pPr>
              <w:pStyle w:val="FP"/>
              <w:pBdr>
                <w:bottom w:val="single" w:sz="6" w:space="1" w:color="auto"/>
              </w:pBdr>
              <w:spacing w:after="240"/>
              <w:jc w:val="center"/>
              <w:rPr>
                <w:rFonts w:ascii="Arial" w:hAnsi="Arial"/>
                <w:b/>
                <w:i/>
                <w:noProof/>
              </w:rPr>
            </w:pPr>
            <w:bookmarkStart w:id="15" w:name="copyrightNotification"/>
            <w:r w:rsidRPr="000244E2">
              <w:rPr>
                <w:rFonts w:ascii="Arial" w:hAnsi="Arial"/>
                <w:b/>
                <w:i/>
                <w:noProof/>
              </w:rPr>
              <w:t>Copyright Notification</w:t>
            </w:r>
          </w:p>
          <w:p w14:paraId="22AC6D10" w14:textId="77777777" w:rsidR="002A4418" w:rsidRPr="000244E2" w:rsidRDefault="002A4418" w:rsidP="00D775A3">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D775A3">
            <w:pPr>
              <w:pStyle w:val="FP"/>
              <w:jc w:val="center"/>
              <w:rPr>
                <w:noProof/>
              </w:rPr>
            </w:pPr>
          </w:p>
          <w:p w14:paraId="0B9F5372" w14:textId="77777777" w:rsidR="002A4418" w:rsidRPr="000244E2" w:rsidRDefault="002A4418" w:rsidP="00D775A3">
            <w:pPr>
              <w:pStyle w:val="FP"/>
              <w:jc w:val="center"/>
              <w:rPr>
                <w:noProof/>
                <w:sz w:val="18"/>
              </w:rPr>
            </w:pPr>
            <w:r w:rsidRPr="000244E2">
              <w:rPr>
                <w:noProof/>
                <w:sz w:val="18"/>
              </w:rPr>
              <w:t xml:space="preserve">© </w:t>
            </w:r>
            <w:r>
              <w:rPr>
                <w:noProof/>
                <w:sz w:val="18"/>
              </w:rPr>
              <w:t>2023</w:t>
            </w:r>
            <w:r w:rsidRPr="000244E2">
              <w:rPr>
                <w:noProof/>
                <w:sz w:val="18"/>
              </w:rPr>
              <w:t>, 3GPP Organizational Partners (ARIB, ATIS, CCSA, ETSI, TSDSI, TTA, TTC).</w:t>
            </w:r>
            <w:bookmarkStart w:id="16" w:name="copyrightaddon"/>
            <w:bookmarkEnd w:id="16"/>
          </w:p>
          <w:p w14:paraId="7A51059E" w14:textId="77777777" w:rsidR="002A4418" w:rsidRPr="000244E2" w:rsidRDefault="002A4418" w:rsidP="00D775A3">
            <w:pPr>
              <w:pStyle w:val="FP"/>
              <w:jc w:val="center"/>
              <w:rPr>
                <w:noProof/>
                <w:sz w:val="18"/>
              </w:rPr>
            </w:pPr>
            <w:r w:rsidRPr="000244E2">
              <w:rPr>
                <w:noProof/>
                <w:sz w:val="18"/>
              </w:rPr>
              <w:t>All rights reserved.</w:t>
            </w:r>
          </w:p>
          <w:p w14:paraId="11516A00" w14:textId="77777777" w:rsidR="002A4418" w:rsidRPr="000244E2" w:rsidRDefault="002A4418" w:rsidP="00D775A3">
            <w:pPr>
              <w:pStyle w:val="FP"/>
              <w:rPr>
                <w:noProof/>
                <w:sz w:val="18"/>
              </w:rPr>
            </w:pPr>
          </w:p>
          <w:p w14:paraId="7B5C2F2E" w14:textId="77777777" w:rsidR="002A4418" w:rsidRPr="000244E2" w:rsidRDefault="002A4418" w:rsidP="00D775A3">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D775A3">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D775A3">
            <w:pPr>
              <w:pStyle w:val="FP"/>
              <w:rPr>
                <w:noProof/>
                <w:sz w:val="18"/>
              </w:rPr>
            </w:pPr>
            <w:r w:rsidRPr="000244E2">
              <w:rPr>
                <w:noProof/>
                <w:sz w:val="18"/>
              </w:rPr>
              <w:t>GSM® and the GSM logo are registered and owned by the GSM Association</w:t>
            </w:r>
            <w:bookmarkEnd w:id="15"/>
          </w:p>
          <w:p w14:paraId="7F4B05B0" w14:textId="77777777" w:rsidR="002A4418" w:rsidRPr="000244E2" w:rsidRDefault="002A4418" w:rsidP="00D775A3"/>
        </w:tc>
      </w:tr>
      <w:bookmarkEnd w:id="13"/>
    </w:tbl>
    <w:p w14:paraId="46752853" w14:textId="60F5BB4A" w:rsidR="006C45FF" w:rsidRPr="00434FD6" w:rsidRDefault="002A4418" w:rsidP="006C45FF">
      <w:pPr>
        <w:pStyle w:val="TT"/>
      </w:pPr>
      <w:r w:rsidRPr="000244E2">
        <w:br w:type="page"/>
      </w:r>
      <w:r w:rsidR="006C45FF" w:rsidRPr="00434FD6">
        <w:lastRenderedPageBreak/>
        <w:t>Contents</w:t>
      </w:r>
    </w:p>
    <w:p w14:paraId="5D7DA101" w14:textId="4F58E4A6" w:rsidR="00811DAE" w:rsidRDefault="006C45FF">
      <w:pPr>
        <w:pStyle w:val="TOC1"/>
        <w:rPr>
          <w:rFonts w:asciiTheme="minorHAnsi" w:eastAsiaTheme="minorEastAsia" w:hAnsiTheme="minorHAnsi" w:cstheme="minorBidi"/>
          <w:noProof/>
          <w:kern w:val="2"/>
          <w:szCs w:val="22"/>
          <w:lang w:eastAsia="en-GB"/>
          <w14:ligatures w14:val="standardContextual"/>
        </w:rPr>
      </w:pPr>
      <w:r w:rsidRPr="008D2BFE">
        <w:fldChar w:fldCharType="begin" w:fldLock="1"/>
      </w:r>
      <w:r w:rsidRPr="00434FD6">
        <w:instrText xml:space="preserve"> TOC \o "1-9" </w:instrText>
      </w:r>
      <w:r w:rsidRPr="008D2BFE">
        <w:fldChar w:fldCharType="separate"/>
      </w:r>
      <w:r w:rsidR="00811DAE">
        <w:rPr>
          <w:noProof/>
        </w:rPr>
        <w:t>Foreword</w:t>
      </w:r>
      <w:r w:rsidR="00811DAE">
        <w:rPr>
          <w:noProof/>
        </w:rPr>
        <w:tab/>
      </w:r>
      <w:r w:rsidR="00811DAE">
        <w:rPr>
          <w:noProof/>
        </w:rPr>
        <w:fldChar w:fldCharType="begin" w:fldLock="1"/>
      </w:r>
      <w:r w:rsidR="00811DAE">
        <w:rPr>
          <w:noProof/>
        </w:rPr>
        <w:instrText xml:space="preserve"> PAGEREF _Toc152690178 \h </w:instrText>
      </w:r>
      <w:r w:rsidR="00811DAE">
        <w:rPr>
          <w:noProof/>
        </w:rPr>
      </w:r>
      <w:r w:rsidR="00811DAE">
        <w:rPr>
          <w:noProof/>
        </w:rPr>
        <w:fldChar w:fldCharType="separate"/>
      </w:r>
      <w:r w:rsidR="00811DAE">
        <w:rPr>
          <w:noProof/>
        </w:rPr>
        <w:t>6</w:t>
      </w:r>
      <w:r w:rsidR="00811DAE">
        <w:rPr>
          <w:noProof/>
        </w:rPr>
        <w:fldChar w:fldCharType="end"/>
      </w:r>
    </w:p>
    <w:p w14:paraId="37968BD0" w14:textId="2B5531E3"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_Toc152690179 \h </w:instrText>
      </w:r>
      <w:r>
        <w:rPr>
          <w:noProof/>
        </w:rPr>
      </w:r>
      <w:r>
        <w:rPr>
          <w:noProof/>
        </w:rPr>
        <w:fldChar w:fldCharType="separate"/>
      </w:r>
      <w:r>
        <w:rPr>
          <w:noProof/>
        </w:rPr>
        <w:t>7</w:t>
      </w:r>
      <w:r>
        <w:rPr>
          <w:noProof/>
        </w:rPr>
        <w:fldChar w:fldCharType="end"/>
      </w:r>
    </w:p>
    <w:p w14:paraId="257E8C59" w14:textId="4E8A92D5"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_Toc152690180 \h </w:instrText>
      </w:r>
      <w:r>
        <w:rPr>
          <w:noProof/>
        </w:rPr>
      </w:r>
      <w:r>
        <w:rPr>
          <w:noProof/>
        </w:rPr>
        <w:fldChar w:fldCharType="separate"/>
      </w:r>
      <w:r>
        <w:rPr>
          <w:noProof/>
        </w:rPr>
        <w:t>8</w:t>
      </w:r>
      <w:r>
        <w:rPr>
          <w:noProof/>
        </w:rPr>
        <w:fldChar w:fldCharType="end"/>
      </w:r>
    </w:p>
    <w:p w14:paraId="02DAE763" w14:textId="2491F166"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_Toc152690181 \h </w:instrText>
      </w:r>
      <w:r>
        <w:rPr>
          <w:noProof/>
        </w:rPr>
      </w:r>
      <w:r>
        <w:rPr>
          <w:noProof/>
        </w:rPr>
        <w:fldChar w:fldCharType="separate"/>
      </w:r>
      <w:r>
        <w:rPr>
          <w:noProof/>
        </w:rPr>
        <w:t>8</w:t>
      </w:r>
      <w:r>
        <w:rPr>
          <w:noProof/>
        </w:rPr>
        <w:fldChar w:fldCharType="end"/>
      </w:r>
    </w:p>
    <w:p w14:paraId="22EB6528" w14:textId="298ECB5B"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_Toc152690182 \h </w:instrText>
      </w:r>
      <w:r>
        <w:rPr>
          <w:noProof/>
        </w:rPr>
      </w:r>
      <w:r>
        <w:rPr>
          <w:noProof/>
        </w:rPr>
        <w:fldChar w:fldCharType="separate"/>
      </w:r>
      <w:r>
        <w:rPr>
          <w:noProof/>
        </w:rPr>
        <w:t>9</w:t>
      </w:r>
      <w:r>
        <w:rPr>
          <w:noProof/>
        </w:rPr>
        <w:fldChar w:fldCharType="end"/>
      </w:r>
    </w:p>
    <w:p w14:paraId="3B947F1C" w14:textId="564732D6"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_Toc152690183 \h </w:instrText>
      </w:r>
      <w:r>
        <w:rPr>
          <w:noProof/>
        </w:rPr>
      </w:r>
      <w:r>
        <w:rPr>
          <w:noProof/>
        </w:rPr>
        <w:fldChar w:fldCharType="separate"/>
      </w:r>
      <w:r>
        <w:rPr>
          <w:noProof/>
        </w:rPr>
        <w:t>9</w:t>
      </w:r>
      <w:r>
        <w:rPr>
          <w:noProof/>
        </w:rPr>
        <w:fldChar w:fldCharType="end"/>
      </w:r>
    </w:p>
    <w:p w14:paraId="4ADD1BE7" w14:textId="799A94C5"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_Toc152690184 \h </w:instrText>
      </w:r>
      <w:r>
        <w:rPr>
          <w:noProof/>
        </w:rPr>
      </w:r>
      <w:r>
        <w:rPr>
          <w:noProof/>
        </w:rPr>
        <w:fldChar w:fldCharType="separate"/>
      </w:r>
      <w:r>
        <w:rPr>
          <w:noProof/>
        </w:rPr>
        <w:t>9</w:t>
      </w:r>
      <w:r>
        <w:rPr>
          <w:noProof/>
        </w:rPr>
        <w:fldChar w:fldCharType="end"/>
      </w:r>
    </w:p>
    <w:p w14:paraId="1F8458BE" w14:textId="3DF32CC7"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_Toc152690185 \h </w:instrText>
      </w:r>
      <w:r>
        <w:rPr>
          <w:noProof/>
        </w:rPr>
      </w:r>
      <w:r>
        <w:rPr>
          <w:noProof/>
        </w:rPr>
        <w:fldChar w:fldCharType="separate"/>
      </w:r>
      <w:r>
        <w:rPr>
          <w:noProof/>
        </w:rPr>
        <w:t>9</w:t>
      </w:r>
      <w:r>
        <w:rPr>
          <w:noProof/>
        </w:rPr>
        <w:fldChar w:fldCharType="end"/>
      </w:r>
    </w:p>
    <w:p w14:paraId="334D331C" w14:textId="19A69DF9"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4</w:t>
      </w:r>
      <w:r>
        <w:rPr>
          <w:rFonts w:asciiTheme="minorHAnsi" w:eastAsiaTheme="minorEastAsia" w:hAnsiTheme="minorHAnsi" w:cstheme="minorBidi"/>
          <w:noProof/>
          <w:kern w:val="2"/>
          <w:szCs w:val="22"/>
          <w:lang w:eastAsia="en-GB"/>
          <w14:ligatures w14:val="standardContextual"/>
        </w:rPr>
        <w:tab/>
      </w:r>
      <w:r>
        <w:rPr>
          <w:noProof/>
          <w:lang w:eastAsia="ko-KR"/>
        </w:rPr>
        <w:t>Procedures for real-time media communication</w:t>
      </w:r>
      <w:r>
        <w:rPr>
          <w:noProof/>
        </w:rPr>
        <w:tab/>
      </w:r>
      <w:r>
        <w:rPr>
          <w:noProof/>
        </w:rPr>
        <w:fldChar w:fldCharType="begin" w:fldLock="1"/>
      </w:r>
      <w:r>
        <w:rPr>
          <w:noProof/>
        </w:rPr>
        <w:instrText xml:space="preserve"> PAGEREF _Toc152690186 \h </w:instrText>
      </w:r>
      <w:r>
        <w:rPr>
          <w:noProof/>
        </w:rPr>
      </w:r>
      <w:r>
        <w:rPr>
          <w:noProof/>
        </w:rPr>
        <w:fldChar w:fldCharType="separate"/>
      </w:r>
      <w:r>
        <w:rPr>
          <w:noProof/>
        </w:rPr>
        <w:t>10</w:t>
      </w:r>
      <w:r>
        <w:rPr>
          <w:noProof/>
        </w:rPr>
        <w:fldChar w:fldCharType="end"/>
      </w:r>
    </w:p>
    <w:p w14:paraId="33AE9AF4" w14:textId="0BF66085"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_Toc152690187 \h </w:instrText>
      </w:r>
      <w:r>
        <w:rPr>
          <w:noProof/>
        </w:rPr>
      </w:r>
      <w:r>
        <w:rPr>
          <w:noProof/>
        </w:rPr>
        <w:fldChar w:fldCharType="separate"/>
      </w:r>
      <w:r>
        <w:rPr>
          <w:noProof/>
        </w:rPr>
        <w:t>10</w:t>
      </w:r>
      <w:r>
        <w:rPr>
          <w:noProof/>
        </w:rPr>
        <w:fldChar w:fldCharType="end"/>
      </w:r>
    </w:p>
    <w:p w14:paraId="4C7B5E0D" w14:textId="3A5D8C22"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4.2</w:t>
      </w:r>
      <w:r>
        <w:rPr>
          <w:rFonts w:asciiTheme="minorHAnsi" w:eastAsiaTheme="minorEastAsia" w:hAnsiTheme="minorHAnsi" w:cstheme="minorBidi"/>
          <w:noProof/>
          <w:kern w:val="2"/>
          <w:sz w:val="22"/>
          <w:szCs w:val="22"/>
          <w:lang w:eastAsia="en-GB"/>
          <w14:ligatures w14:val="standardContextual"/>
        </w:rPr>
        <w:tab/>
      </w:r>
      <w:r>
        <w:rPr>
          <w:noProof/>
          <w:lang w:eastAsia="ko-KR"/>
        </w:rPr>
        <w:t>Procedures for media session handling</w:t>
      </w:r>
      <w:r>
        <w:rPr>
          <w:noProof/>
        </w:rPr>
        <w:tab/>
      </w:r>
      <w:r>
        <w:rPr>
          <w:noProof/>
        </w:rPr>
        <w:fldChar w:fldCharType="begin" w:fldLock="1"/>
      </w:r>
      <w:r>
        <w:rPr>
          <w:noProof/>
        </w:rPr>
        <w:instrText xml:space="preserve"> PAGEREF _Toc152690188 \h </w:instrText>
      </w:r>
      <w:r>
        <w:rPr>
          <w:noProof/>
        </w:rPr>
      </w:r>
      <w:r>
        <w:rPr>
          <w:noProof/>
        </w:rPr>
        <w:fldChar w:fldCharType="separate"/>
      </w:r>
      <w:r>
        <w:rPr>
          <w:noProof/>
        </w:rPr>
        <w:t>10</w:t>
      </w:r>
      <w:r>
        <w:rPr>
          <w:noProof/>
        </w:rPr>
        <w:fldChar w:fldCharType="end"/>
      </w:r>
    </w:p>
    <w:p w14:paraId="33D409A4" w14:textId="50A960AC"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4.2.1</w:t>
      </w:r>
      <w:r>
        <w:rPr>
          <w:rFonts w:asciiTheme="minorHAnsi" w:eastAsiaTheme="minorEastAsia" w:hAnsiTheme="minorHAnsi" w:cstheme="minorBidi"/>
          <w:noProof/>
          <w:kern w:val="2"/>
          <w:sz w:val="22"/>
          <w:szCs w:val="22"/>
          <w:lang w:eastAsia="en-GB"/>
          <w14:ligatures w14:val="standardContextual"/>
        </w:rPr>
        <w:tab/>
      </w:r>
      <w:r>
        <w:rPr>
          <w:noProof/>
        </w:rPr>
        <w:t>Provisioning (RTC-1) procedures</w:t>
      </w:r>
      <w:r>
        <w:rPr>
          <w:noProof/>
        </w:rPr>
        <w:tab/>
      </w:r>
      <w:r>
        <w:rPr>
          <w:noProof/>
        </w:rPr>
        <w:fldChar w:fldCharType="begin" w:fldLock="1"/>
      </w:r>
      <w:r>
        <w:rPr>
          <w:noProof/>
        </w:rPr>
        <w:instrText xml:space="preserve"> PAGEREF _Toc152690189 \h </w:instrText>
      </w:r>
      <w:r>
        <w:rPr>
          <w:noProof/>
        </w:rPr>
      </w:r>
      <w:r>
        <w:rPr>
          <w:noProof/>
        </w:rPr>
        <w:fldChar w:fldCharType="separate"/>
      </w:r>
      <w:r>
        <w:rPr>
          <w:noProof/>
        </w:rPr>
        <w:t>10</w:t>
      </w:r>
      <w:r>
        <w:rPr>
          <w:noProof/>
        </w:rPr>
        <w:fldChar w:fldCharType="end"/>
      </w:r>
    </w:p>
    <w:p w14:paraId="6882A826" w14:textId="1D5FDF6F"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(RTC-3, RTC-5) procedures</w:t>
      </w:r>
      <w:r>
        <w:rPr>
          <w:noProof/>
        </w:rPr>
        <w:tab/>
      </w:r>
      <w:r>
        <w:rPr>
          <w:noProof/>
        </w:rPr>
        <w:fldChar w:fldCharType="begin" w:fldLock="1"/>
      </w:r>
      <w:r>
        <w:rPr>
          <w:noProof/>
        </w:rPr>
        <w:instrText xml:space="preserve"> PAGEREF _Toc152690190 \h </w:instrText>
      </w:r>
      <w:r>
        <w:rPr>
          <w:noProof/>
        </w:rPr>
      </w:r>
      <w:r>
        <w:rPr>
          <w:noProof/>
        </w:rPr>
        <w:fldChar w:fldCharType="separate"/>
      </w:r>
      <w:r>
        <w:rPr>
          <w:noProof/>
        </w:rPr>
        <w:t>10</w:t>
      </w:r>
      <w:r>
        <w:rPr>
          <w:noProof/>
        </w:rPr>
        <w:fldChar w:fldCharType="end"/>
      </w:r>
    </w:p>
    <w:p w14:paraId="7779B642" w14:textId="11399DAA"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UE media session handling (RTC-6) procedures</w:t>
      </w:r>
      <w:r>
        <w:rPr>
          <w:noProof/>
        </w:rPr>
        <w:tab/>
      </w:r>
      <w:r>
        <w:rPr>
          <w:noProof/>
        </w:rPr>
        <w:fldChar w:fldCharType="begin" w:fldLock="1"/>
      </w:r>
      <w:r>
        <w:rPr>
          <w:noProof/>
        </w:rPr>
        <w:instrText xml:space="preserve"> PAGEREF _Toc152690191 \h </w:instrText>
      </w:r>
      <w:r>
        <w:rPr>
          <w:noProof/>
        </w:rPr>
      </w:r>
      <w:r>
        <w:rPr>
          <w:noProof/>
        </w:rPr>
        <w:fldChar w:fldCharType="separate"/>
      </w:r>
      <w:r>
        <w:rPr>
          <w:noProof/>
        </w:rPr>
        <w:t>10</w:t>
      </w:r>
      <w:r>
        <w:rPr>
          <w:noProof/>
        </w:rPr>
        <w:fldChar w:fldCharType="end"/>
      </w:r>
    </w:p>
    <w:p w14:paraId="1351F6DE" w14:textId="63A7D638"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4.3</w:t>
      </w:r>
      <w:r>
        <w:rPr>
          <w:rFonts w:asciiTheme="minorHAnsi" w:eastAsiaTheme="minorEastAsia" w:hAnsiTheme="minorHAnsi" w:cstheme="minorBidi"/>
          <w:noProof/>
          <w:kern w:val="2"/>
          <w:sz w:val="22"/>
          <w:szCs w:val="22"/>
          <w:lang w:eastAsia="en-GB"/>
          <w14:ligatures w14:val="standardContextual"/>
        </w:rPr>
        <w:tab/>
      </w:r>
      <w:r>
        <w:rPr>
          <w:noProof/>
          <w:lang w:eastAsia="ko-KR"/>
        </w:rPr>
        <w:t>Procedures for media content and signalling transport</w:t>
      </w:r>
      <w:r>
        <w:rPr>
          <w:noProof/>
        </w:rPr>
        <w:tab/>
      </w:r>
      <w:r>
        <w:rPr>
          <w:noProof/>
        </w:rPr>
        <w:fldChar w:fldCharType="begin" w:fldLock="1"/>
      </w:r>
      <w:r>
        <w:rPr>
          <w:noProof/>
        </w:rPr>
        <w:instrText xml:space="preserve"> PAGEREF _Toc152690192 \h </w:instrText>
      </w:r>
      <w:r>
        <w:rPr>
          <w:noProof/>
        </w:rPr>
      </w:r>
      <w:r>
        <w:rPr>
          <w:noProof/>
        </w:rPr>
        <w:fldChar w:fldCharType="separate"/>
      </w:r>
      <w:r>
        <w:rPr>
          <w:noProof/>
        </w:rPr>
        <w:t>10</w:t>
      </w:r>
      <w:r>
        <w:rPr>
          <w:noProof/>
        </w:rPr>
        <w:fldChar w:fldCharType="end"/>
      </w:r>
    </w:p>
    <w:p w14:paraId="4A7863E9" w14:textId="07A9043A"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4.3.1</w:t>
      </w:r>
      <w:r>
        <w:rPr>
          <w:rFonts w:asciiTheme="minorHAnsi" w:eastAsiaTheme="minorEastAsia" w:hAnsiTheme="minorHAnsi" w:cstheme="minorBidi"/>
          <w:noProof/>
          <w:kern w:val="2"/>
          <w:sz w:val="22"/>
          <w:szCs w:val="22"/>
          <w:lang w:eastAsia="en-GB"/>
          <w14:ligatures w14:val="standardContextual"/>
        </w:rPr>
        <w:tab/>
      </w:r>
      <w:r>
        <w:rPr>
          <w:noProof/>
        </w:rPr>
        <w:t>Media-centric transport (RTC-4) procedures</w:t>
      </w:r>
      <w:r>
        <w:rPr>
          <w:noProof/>
        </w:rPr>
        <w:tab/>
      </w:r>
      <w:r>
        <w:rPr>
          <w:noProof/>
        </w:rPr>
        <w:fldChar w:fldCharType="begin" w:fldLock="1"/>
      </w:r>
      <w:r>
        <w:rPr>
          <w:noProof/>
        </w:rPr>
        <w:instrText xml:space="preserve"> PAGEREF _Toc152690193 \h </w:instrText>
      </w:r>
      <w:r>
        <w:rPr>
          <w:noProof/>
        </w:rPr>
      </w:r>
      <w:r>
        <w:rPr>
          <w:noProof/>
        </w:rPr>
        <w:fldChar w:fldCharType="separate"/>
      </w:r>
      <w:r>
        <w:rPr>
          <w:noProof/>
        </w:rPr>
        <w:t>10</w:t>
      </w:r>
      <w:r>
        <w:rPr>
          <w:noProof/>
        </w:rPr>
        <w:fldChar w:fldCharType="end"/>
      </w:r>
    </w:p>
    <w:p w14:paraId="079DC381" w14:textId="1D467CD2"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UE media delivery (RTC-7) procedures</w:t>
      </w:r>
      <w:r>
        <w:rPr>
          <w:noProof/>
        </w:rPr>
        <w:tab/>
      </w:r>
      <w:r>
        <w:rPr>
          <w:noProof/>
        </w:rPr>
        <w:fldChar w:fldCharType="begin" w:fldLock="1"/>
      </w:r>
      <w:r>
        <w:rPr>
          <w:noProof/>
        </w:rPr>
        <w:instrText xml:space="preserve"> PAGEREF _Toc152690194 \h </w:instrText>
      </w:r>
      <w:r>
        <w:rPr>
          <w:noProof/>
        </w:rPr>
      </w:r>
      <w:r>
        <w:rPr>
          <w:noProof/>
        </w:rPr>
        <w:fldChar w:fldCharType="separate"/>
      </w:r>
      <w:r>
        <w:rPr>
          <w:noProof/>
        </w:rPr>
        <w:t>11</w:t>
      </w:r>
      <w:r>
        <w:rPr>
          <w:noProof/>
        </w:rPr>
        <w:fldChar w:fldCharType="end"/>
      </w:r>
    </w:p>
    <w:p w14:paraId="4A61E7E1" w14:textId="60D80AE1"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aspects of APIs</w:t>
      </w:r>
      <w:r>
        <w:rPr>
          <w:noProof/>
        </w:rPr>
        <w:tab/>
      </w:r>
      <w:r>
        <w:rPr>
          <w:noProof/>
        </w:rPr>
        <w:fldChar w:fldCharType="begin" w:fldLock="1"/>
      </w:r>
      <w:r>
        <w:rPr>
          <w:noProof/>
        </w:rPr>
        <w:instrText xml:space="preserve"> PAGEREF _Toc152690195 \h </w:instrText>
      </w:r>
      <w:r>
        <w:rPr>
          <w:noProof/>
        </w:rPr>
      </w:r>
      <w:r>
        <w:rPr>
          <w:noProof/>
        </w:rPr>
        <w:fldChar w:fldCharType="separate"/>
      </w:r>
      <w:r>
        <w:rPr>
          <w:noProof/>
        </w:rPr>
        <w:t>11</w:t>
      </w:r>
      <w:r>
        <w:rPr>
          <w:noProof/>
        </w:rPr>
        <w:fldChar w:fldCharType="end"/>
      </w:r>
    </w:p>
    <w:p w14:paraId="29098F89" w14:textId="098A7097"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_Toc152690196 \h </w:instrText>
      </w:r>
      <w:r>
        <w:rPr>
          <w:noProof/>
        </w:rPr>
      </w:r>
      <w:r>
        <w:rPr>
          <w:noProof/>
        </w:rPr>
        <w:fldChar w:fldCharType="separate"/>
      </w:r>
      <w:r>
        <w:rPr>
          <w:noProof/>
        </w:rPr>
        <w:t>11</w:t>
      </w:r>
      <w:r>
        <w:rPr>
          <w:noProof/>
        </w:rPr>
        <w:fldChar w:fldCharType="end"/>
      </w:r>
    </w:p>
    <w:p w14:paraId="6ED44AB7" w14:textId="633DAA13"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fldLock="1"/>
      </w:r>
      <w:r>
        <w:rPr>
          <w:noProof/>
        </w:rPr>
        <w:instrText xml:space="preserve"> PAGEREF _Toc152690197 \h </w:instrText>
      </w:r>
      <w:r>
        <w:rPr>
          <w:noProof/>
        </w:rPr>
      </w:r>
      <w:r>
        <w:rPr>
          <w:noProof/>
        </w:rPr>
        <w:fldChar w:fldCharType="separate"/>
      </w:r>
      <w:r>
        <w:rPr>
          <w:noProof/>
        </w:rPr>
        <w:t>11</w:t>
      </w:r>
      <w:r>
        <w:rPr>
          <w:noProof/>
        </w:rPr>
        <w:fldChar w:fldCharType="end"/>
      </w:r>
    </w:p>
    <w:p w14:paraId="6143476A" w14:textId="1C196E10"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RTC AF</w:t>
      </w:r>
      <w:r>
        <w:rPr>
          <w:noProof/>
        </w:rPr>
        <w:tab/>
      </w:r>
      <w:r>
        <w:rPr>
          <w:noProof/>
        </w:rPr>
        <w:fldChar w:fldCharType="begin" w:fldLock="1"/>
      </w:r>
      <w:r>
        <w:rPr>
          <w:noProof/>
        </w:rPr>
        <w:instrText xml:space="preserve"> PAGEREF _Toc152690198 \h </w:instrText>
      </w:r>
      <w:r>
        <w:rPr>
          <w:noProof/>
        </w:rPr>
      </w:r>
      <w:r>
        <w:rPr>
          <w:noProof/>
        </w:rPr>
        <w:fldChar w:fldCharType="separate"/>
      </w:r>
      <w:r>
        <w:rPr>
          <w:noProof/>
        </w:rPr>
        <w:t>11</w:t>
      </w:r>
      <w:r>
        <w:rPr>
          <w:noProof/>
        </w:rPr>
        <w:fldChar w:fldCharType="end"/>
      </w:r>
    </w:p>
    <w:p w14:paraId="6D178DF0" w14:textId="7D9304ED"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fldLock="1"/>
      </w:r>
      <w:r>
        <w:rPr>
          <w:noProof/>
        </w:rPr>
        <w:instrText xml:space="preserve"> PAGEREF _Toc152690199 \h </w:instrText>
      </w:r>
      <w:r>
        <w:rPr>
          <w:noProof/>
        </w:rPr>
      </w:r>
      <w:r>
        <w:rPr>
          <w:noProof/>
        </w:rPr>
        <w:fldChar w:fldCharType="separate"/>
      </w:r>
      <w:r>
        <w:rPr>
          <w:noProof/>
        </w:rPr>
        <w:t>11</w:t>
      </w:r>
      <w:r>
        <w:rPr>
          <w:noProof/>
        </w:rPr>
        <w:fldChar w:fldCharType="end"/>
      </w:r>
    </w:p>
    <w:p w14:paraId="3BAD27A0" w14:textId="664A45E8"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fldLock="1"/>
      </w:r>
      <w:r>
        <w:rPr>
          <w:noProof/>
        </w:rPr>
        <w:instrText xml:space="preserve"> PAGEREF _Toc152690200 \h </w:instrText>
      </w:r>
      <w:r>
        <w:rPr>
          <w:noProof/>
        </w:rPr>
      </w:r>
      <w:r>
        <w:rPr>
          <w:noProof/>
        </w:rPr>
        <w:fldChar w:fldCharType="separate"/>
      </w:r>
      <w:r>
        <w:rPr>
          <w:noProof/>
        </w:rPr>
        <w:t>11</w:t>
      </w:r>
      <w:r>
        <w:rPr>
          <w:noProof/>
        </w:rPr>
        <w:fldChar w:fldCharType="end"/>
      </w:r>
    </w:p>
    <w:p w14:paraId="7CD5ED47" w14:textId="71296CCA"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_Toc152690201 \h </w:instrText>
      </w:r>
      <w:r>
        <w:rPr>
          <w:noProof/>
        </w:rPr>
      </w:r>
      <w:r>
        <w:rPr>
          <w:noProof/>
        </w:rPr>
        <w:fldChar w:fldCharType="separate"/>
      </w:r>
      <w:r>
        <w:rPr>
          <w:noProof/>
        </w:rPr>
        <w:t>11</w:t>
      </w:r>
      <w:r>
        <w:rPr>
          <w:noProof/>
        </w:rPr>
        <w:fldChar w:fldCharType="end"/>
      </w:r>
    </w:p>
    <w:p w14:paraId="35FCB9ED" w14:textId="41F04067"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Media Session Handler identification</w:t>
      </w:r>
      <w:r>
        <w:rPr>
          <w:noProof/>
        </w:rPr>
        <w:tab/>
      </w:r>
      <w:r>
        <w:rPr>
          <w:noProof/>
        </w:rPr>
        <w:fldChar w:fldCharType="begin" w:fldLock="1"/>
      </w:r>
      <w:r>
        <w:rPr>
          <w:noProof/>
        </w:rPr>
        <w:instrText xml:space="preserve"> PAGEREF _Toc152690202 \h </w:instrText>
      </w:r>
      <w:r>
        <w:rPr>
          <w:noProof/>
        </w:rPr>
      </w:r>
      <w:r>
        <w:rPr>
          <w:noProof/>
        </w:rPr>
        <w:fldChar w:fldCharType="separate"/>
      </w:r>
      <w:r>
        <w:rPr>
          <w:noProof/>
        </w:rPr>
        <w:t>11</w:t>
      </w:r>
      <w:r>
        <w:rPr>
          <w:noProof/>
        </w:rPr>
        <w:fldChar w:fldCharType="end"/>
      </w:r>
    </w:p>
    <w:p w14:paraId="3B7579C3" w14:textId="1D36587B"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RTC AF identification</w:t>
      </w:r>
      <w:r>
        <w:rPr>
          <w:noProof/>
        </w:rPr>
        <w:tab/>
      </w:r>
      <w:r>
        <w:rPr>
          <w:noProof/>
        </w:rPr>
        <w:fldChar w:fldCharType="begin" w:fldLock="1"/>
      </w:r>
      <w:r>
        <w:rPr>
          <w:noProof/>
        </w:rPr>
        <w:instrText xml:space="preserve"> PAGEREF _Toc152690203 \h </w:instrText>
      </w:r>
      <w:r>
        <w:rPr>
          <w:noProof/>
        </w:rPr>
      </w:r>
      <w:r>
        <w:rPr>
          <w:noProof/>
        </w:rPr>
        <w:fldChar w:fldCharType="separate"/>
      </w:r>
      <w:r>
        <w:rPr>
          <w:noProof/>
        </w:rPr>
        <w:t>11</w:t>
      </w:r>
      <w:r>
        <w:rPr>
          <w:noProof/>
        </w:rPr>
        <w:fldChar w:fldCharType="end"/>
      </w:r>
    </w:p>
    <w:p w14:paraId="24CCFE51" w14:textId="5807BEEE"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fldLock="1"/>
      </w:r>
      <w:r>
        <w:rPr>
          <w:noProof/>
        </w:rPr>
        <w:instrText xml:space="preserve"> PAGEREF _Toc152690204 \h </w:instrText>
      </w:r>
      <w:r>
        <w:rPr>
          <w:noProof/>
        </w:rPr>
      </w:r>
      <w:r>
        <w:rPr>
          <w:noProof/>
        </w:rPr>
        <w:fldChar w:fldCharType="separate"/>
      </w:r>
      <w:r>
        <w:rPr>
          <w:noProof/>
        </w:rPr>
        <w:t>11</w:t>
      </w:r>
      <w:r>
        <w:rPr>
          <w:noProof/>
        </w:rPr>
        <w:fldChar w:fldCharType="end"/>
      </w:r>
    </w:p>
    <w:p w14:paraId="6745200C" w14:textId="2ED90597"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_Toc152690205 \h </w:instrText>
      </w:r>
      <w:r>
        <w:rPr>
          <w:noProof/>
        </w:rPr>
      </w:r>
      <w:r>
        <w:rPr>
          <w:noProof/>
        </w:rPr>
        <w:fldChar w:fldCharType="separate"/>
      </w:r>
      <w:r>
        <w:rPr>
          <w:noProof/>
        </w:rPr>
        <w:t>11</w:t>
      </w:r>
      <w:r>
        <w:rPr>
          <w:noProof/>
        </w:rPr>
        <w:fldChar w:fldCharType="end"/>
      </w:r>
    </w:p>
    <w:p w14:paraId="61EB5628" w14:textId="0FFCE6D5"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6</w:t>
      </w:r>
      <w:r>
        <w:rPr>
          <w:rFonts w:asciiTheme="minorHAnsi" w:eastAsiaTheme="minorEastAsia" w:hAnsiTheme="minorHAnsi" w:cstheme="minorBidi"/>
          <w:noProof/>
          <w:kern w:val="2"/>
          <w:szCs w:val="22"/>
          <w:lang w:eastAsia="en-GB"/>
          <w14:ligatures w14:val="standardContextual"/>
        </w:rPr>
        <w:tab/>
      </w:r>
      <w:r>
        <w:rPr>
          <w:noProof/>
          <w:lang w:eastAsia="ko-KR"/>
        </w:rPr>
        <w:t>Provisioning interface (RTC-1)</w:t>
      </w:r>
      <w:r>
        <w:rPr>
          <w:noProof/>
        </w:rPr>
        <w:tab/>
      </w:r>
      <w:r>
        <w:rPr>
          <w:noProof/>
        </w:rPr>
        <w:fldChar w:fldCharType="begin" w:fldLock="1"/>
      </w:r>
      <w:r>
        <w:rPr>
          <w:noProof/>
        </w:rPr>
        <w:instrText xml:space="preserve"> PAGEREF _Toc152690206 \h </w:instrText>
      </w:r>
      <w:r>
        <w:rPr>
          <w:noProof/>
        </w:rPr>
      </w:r>
      <w:r>
        <w:rPr>
          <w:noProof/>
        </w:rPr>
        <w:fldChar w:fldCharType="separate"/>
      </w:r>
      <w:r>
        <w:rPr>
          <w:noProof/>
        </w:rPr>
        <w:t>12</w:t>
      </w:r>
      <w:r>
        <w:rPr>
          <w:noProof/>
        </w:rPr>
        <w:fldChar w:fldCharType="end"/>
      </w:r>
    </w:p>
    <w:p w14:paraId="1C5528A8" w14:textId="2F9340BB"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6.1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_Toc152690207 \h </w:instrText>
      </w:r>
      <w:r>
        <w:rPr>
          <w:noProof/>
        </w:rPr>
      </w:r>
      <w:r>
        <w:rPr>
          <w:noProof/>
        </w:rPr>
        <w:fldChar w:fldCharType="separate"/>
      </w:r>
      <w:r>
        <w:rPr>
          <w:noProof/>
        </w:rPr>
        <w:t>12</w:t>
      </w:r>
      <w:r>
        <w:rPr>
          <w:noProof/>
        </w:rPr>
        <w:fldChar w:fldCharType="end"/>
      </w:r>
    </w:p>
    <w:p w14:paraId="0A056CA2" w14:textId="21ED5995"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Provisioning Sessions API</w:t>
      </w:r>
      <w:r>
        <w:rPr>
          <w:noProof/>
        </w:rPr>
        <w:tab/>
      </w:r>
      <w:r>
        <w:rPr>
          <w:noProof/>
        </w:rPr>
        <w:fldChar w:fldCharType="begin" w:fldLock="1"/>
      </w:r>
      <w:r>
        <w:rPr>
          <w:noProof/>
        </w:rPr>
        <w:instrText xml:space="preserve"> PAGEREF _Toc152690208 \h </w:instrText>
      </w:r>
      <w:r>
        <w:rPr>
          <w:noProof/>
        </w:rPr>
      </w:r>
      <w:r>
        <w:rPr>
          <w:noProof/>
        </w:rPr>
        <w:fldChar w:fldCharType="separate"/>
      </w:r>
      <w:r>
        <w:rPr>
          <w:noProof/>
        </w:rPr>
        <w:t>12</w:t>
      </w:r>
      <w:r>
        <w:rPr>
          <w:noProof/>
        </w:rPr>
        <w:fldChar w:fldCharType="end"/>
      </w:r>
    </w:p>
    <w:p w14:paraId="0D252DCA" w14:textId="41C081CA"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Configuration Provisioning API</w:t>
      </w:r>
      <w:r>
        <w:rPr>
          <w:noProof/>
        </w:rPr>
        <w:tab/>
      </w:r>
      <w:r>
        <w:rPr>
          <w:noProof/>
        </w:rPr>
        <w:fldChar w:fldCharType="begin" w:fldLock="1"/>
      </w:r>
      <w:r>
        <w:rPr>
          <w:noProof/>
        </w:rPr>
        <w:instrText xml:space="preserve"> PAGEREF _Toc152690209 \h </w:instrText>
      </w:r>
      <w:r>
        <w:rPr>
          <w:noProof/>
        </w:rPr>
      </w:r>
      <w:r>
        <w:rPr>
          <w:noProof/>
        </w:rPr>
        <w:fldChar w:fldCharType="separate"/>
      </w:r>
      <w:r>
        <w:rPr>
          <w:noProof/>
        </w:rPr>
        <w:t>12</w:t>
      </w:r>
      <w:r>
        <w:rPr>
          <w:noProof/>
        </w:rPr>
        <w:fldChar w:fldCharType="end"/>
      </w:r>
    </w:p>
    <w:p w14:paraId="665A54EE" w14:textId="62331A5F"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API</w:t>
      </w:r>
      <w:r>
        <w:rPr>
          <w:noProof/>
        </w:rPr>
        <w:tab/>
      </w:r>
      <w:r>
        <w:rPr>
          <w:noProof/>
        </w:rPr>
        <w:fldChar w:fldCharType="begin" w:fldLock="1"/>
      </w:r>
      <w:r>
        <w:rPr>
          <w:noProof/>
        </w:rPr>
        <w:instrText xml:space="preserve"> PAGEREF _Toc152690210 \h </w:instrText>
      </w:r>
      <w:r>
        <w:rPr>
          <w:noProof/>
        </w:rPr>
      </w:r>
      <w:r>
        <w:rPr>
          <w:noProof/>
        </w:rPr>
        <w:fldChar w:fldCharType="separate"/>
      </w:r>
      <w:r>
        <w:rPr>
          <w:noProof/>
        </w:rPr>
        <w:t>13</w:t>
      </w:r>
      <w:r>
        <w:rPr>
          <w:noProof/>
        </w:rPr>
        <w:fldChar w:fldCharType="end"/>
      </w:r>
    </w:p>
    <w:p w14:paraId="3279114B" w14:textId="010AAF40"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API</w:t>
      </w:r>
      <w:r>
        <w:rPr>
          <w:noProof/>
        </w:rPr>
        <w:tab/>
      </w:r>
      <w:r>
        <w:rPr>
          <w:noProof/>
        </w:rPr>
        <w:fldChar w:fldCharType="begin" w:fldLock="1"/>
      </w:r>
      <w:r>
        <w:rPr>
          <w:noProof/>
        </w:rPr>
        <w:instrText xml:space="preserve"> PAGEREF _Toc152690211 \h </w:instrText>
      </w:r>
      <w:r>
        <w:rPr>
          <w:noProof/>
        </w:rPr>
      </w:r>
      <w:r>
        <w:rPr>
          <w:noProof/>
        </w:rPr>
        <w:fldChar w:fldCharType="separate"/>
      </w:r>
      <w:r>
        <w:rPr>
          <w:noProof/>
        </w:rPr>
        <w:t>13</w:t>
      </w:r>
      <w:r>
        <w:rPr>
          <w:noProof/>
        </w:rPr>
        <w:fldChar w:fldCharType="end"/>
      </w:r>
    </w:p>
    <w:p w14:paraId="69993420" w14:textId="26A844E3"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Policy Templates Provisioning API</w:t>
      </w:r>
      <w:r>
        <w:rPr>
          <w:noProof/>
        </w:rPr>
        <w:tab/>
      </w:r>
      <w:r>
        <w:rPr>
          <w:noProof/>
        </w:rPr>
        <w:fldChar w:fldCharType="begin" w:fldLock="1"/>
      </w:r>
      <w:r>
        <w:rPr>
          <w:noProof/>
        </w:rPr>
        <w:instrText xml:space="preserve"> PAGEREF _Toc152690212 \h </w:instrText>
      </w:r>
      <w:r>
        <w:rPr>
          <w:noProof/>
        </w:rPr>
      </w:r>
      <w:r>
        <w:rPr>
          <w:noProof/>
        </w:rPr>
        <w:fldChar w:fldCharType="separate"/>
      </w:r>
      <w:r>
        <w:rPr>
          <w:noProof/>
        </w:rPr>
        <w:t>13</w:t>
      </w:r>
      <w:r>
        <w:rPr>
          <w:noProof/>
        </w:rPr>
        <w:fldChar w:fldCharType="end"/>
      </w:r>
    </w:p>
    <w:p w14:paraId="35718D36" w14:textId="50F14C07"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API</w:t>
      </w:r>
      <w:r>
        <w:rPr>
          <w:noProof/>
        </w:rPr>
        <w:tab/>
      </w:r>
      <w:r>
        <w:rPr>
          <w:noProof/>
        </w:rPr>
        <w:fldChar w:fldCharType="begin" w:fldLock="1"/>
      </w:r>
      <w:r>
        <w:rPr>
          <w:noProof/>
        </w:rPr>
        <w:instrText xml:space="preserve"> PAGEREF _Toc152690213 \h </w:instrText>
      </w:r>
      <w:r>
        <w:rPr>
          <w:noProof/>
        </w:rPr>
      </w:r>
      <w:r>
        <w:rPr>
          <w:noProof/>
        </w:rPr>
        <w:fldChar w:fldCharType="separate"/>
      </w:r>
      <w:r>
        <w:rPr>
          <w:noProof/>
        </w:rPr>
        <w:t>13</w:t>
      </w:r>
      <w:r>
        <w:rPr>
          <w:noProof/>
        </w:rPr>
        <w:fldChar w:fldCharType="end"/>
      </w:r>
    </w:p>
    <w:p w14:paraId="6043256F" w14:textId="68022D65"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7</w:t>
      </w:r>
      <w:r>
        <w:rPr>
          <w:rFonts w:asciiTheme="minorHAnsi" w:eastAsiaTheme="minorEastAsia" w:hAnsiTheme="minorHAnsi" w:cstheme="minorBidi"/>
          <w:noProof/>
          <w:kern w:val="2"/>
          <w:szCs w:val="22"/>
          <w:lang w:eastAsia="en-GB"/>
          <w14:ligatures w14:val="standardContextual"/>
        </w:rPr>
        <w:tab/>
      </w:r>
      <w:r>
        <w:rPr>
          <w:noProof/>
          <w:lang w:eastAsia="ko-KR"/>
        </w:rPr>
        <w:t>Media hosting interface (RTC-2)</w:t>
      </w:r>
      <w:r>
        <w:rPr>
          <w:noProof/>
        </w:rPr>
        <w:tab/>
      </w:r>
      <w:r>
        <w:rPr>
          <w:noProof/>
        </w:rPr>
        <w:fldChar w:fldCharType="begin" w:fldLock="1"/>
      </w:r>
      <w:r>
        <w:rPr>
          <w:noProof/>
        </w:rPr>
        <w:instrText xml:space="preserve"> PAGEREF _Toc152690214 \h </w:instrText>
      </w:r>
      <w:r>
        <w:rPr>
          <w:noProof/>
        </w:rPr>
      </w:r>
      <w:r>
        <w:rPr>
          <w:noProof/>
        </w:rPr>
        <w:fldChar w:fldCharType="separate"/>
      </w:r>
      <w:r>
        <w:rPr>
          <w:noProof/>
        </w:rPr>
        <w:t>16</w:t>
      </w:r>
      <w:r>
        <w:rPr>
          <w:noProof/>
        </w:rPr>
        <w:fldChar w:fldCharType="end"/>
      </w:r>
    </w:p>
    <w:p w14:paraId="0B0004D8" w14:textId="1BF74D81"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8</w:t>
      </w:r>
      <w:r>
        <w:rPr>
          <w:rFonts w:asciiTheme="minorHAnsi" w:eastAsiaTheme="minorEastAsia" w:hAnsiTheme="minorHAnsi" w:cstheme="minorBidi"/>
          <w:noProof/>
          <w:kern w:val="2"/>
          <w:szCs w:val="22"/>
          <w:lang w:eastAsia="en-GB"/>
          <w14:ligatures w14:val="standardContextual"/>
        </w:rPr>
        <w:tab/>
      </w:r>
      <w:r>
        <w:rPr>
          <w:noProof/>
          <w:lang w:eastAsia="ko-KR"/>
        </w:rPr>
        <w:t>RTC AS to RTC AF interface interface (RTC-3)</w:t>
      </w:r>
      <w:r>
        <w:rPr>
          <w:noProof/>
        </w:rPr>
        <w:tab/>
      </w:r>
      <w:r>
        <w:rPr>
          <w:noProof/>
        </w:rPr>
        <w:fldChar w:fldCharType="begin" w:fldLock="1"/>
      </w:r>
      <w:r>
        <w:rPr>
          <w:noProof/>
        </w:rPr>
        <w:instrText xml:space="preserve"> PAGEREF _Toc152690215 \h </w:instrText>
      </w:r>
      <w:r>
        <w:rPr>
          <w:noProof/>
        </w:rPr>
      </w:r>
      <w:r>
        <w:rPr>
          <w:noProof/>
        </w:rPr>
        <w:fldChar w:fldCharType="separate"/>
      </w:r>
      <w:r>
        <w:rPr>
          <w:noProof/>
        </w:rPr>
        <w:t>16</w:t>
      </w:r>
      <w:r>
        <w:rPr>
          <w:noProof/>
        </w:rPr>
        <w:fldChar w:fldCharType="end"/>
      </w:r>
    </w:p>
    <w:p w14:paraId="1AC68D11" w14:textId="44F41669"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9</w:t>
      </w:r>
      <w:r>
        <w:rPr>
          <w:rFonts w:asciiTheme="minorHAnsi" w:eastAsiaTheme="minorEastAsia" w:hAnsiTheme="minorHAnsi" w:cstheme="minorBidi"/>
          <w:noProof/>
          <w:kern w:val="2"/>
          <w:szCs w:val="22"/>
          <w:lang w:eastAsia="en-GB"/>
          <w14:ligatures w14:val="standardContextual"/>
        </w:rPr>
        <w:tab/>
      </w:r>
      <w:r>
        <w:rPr>
          <w:noProof/>
          <w:lang w:eastAsia="ko-KR"/>
        </w:rPr>
        <w:t>Media-centric transport interface interface (RTC-4)</w:t>
      </w:r>
      <w:r>
        <w:rPr>
          <w:noProof/>
        </w:rPr>
        <w:tab/>
      </w:r>
      <w:r>
        <w:rPr>
          <w:noProof/>
        </w:rPr>
        <w:fldChar w:fldCharType="begin" w:fldLock="1"/>
      </w:r>
      <w:r>
        <w:rPr>
          <w:noProof/>
        </w:rPr>
        <w:instrText xml:space="preserve"> PAGEREF _Toc152690216 \h </w:instrText>
      </w:r>
      <w:r>
        <w:rPr>
          <w:noProof/>
        </w:rPr>
      </w:r>
      <w:r>
        <w:rPr>
          <w:noProof/>
        </w:rPr>
        <w:fldChar w:fldCharType="separate"/>
      </w:r>
      <w:r>
        <w:rPr>
          <w:noProof/>
        </w:rPr>
        <w:t>16</w:t>
      </w:r>
      <w:r>
        <w:rPr>
          <w:noProof/>
        </w:rPr>
        <w:fldChar w:fldCharType="end"/>
      </w:r>
    </w:p>
    <w:p w14:paraId="4E1E7A4D" w14:textId="21C9C1A6"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10</w:t>
      </w:r>
      <w:r>
        <w:rPr>
          <w:rFonts w:asciiTheme="minorHAnsi" w:eastAsiaTheme="minorEastAsia" w:hAnsiTheme="minorHAnsi" w:cstheme="minorBidi"/>
          <w:noProof/>
          <w:kern w:val="2"/>
          <w:szCs w:val="22"/>
          <w:lang w:eastAsia="en-GB"/>
          <w14:ligatures w14:val="standardContextual"/>
        </w:rPr>
        <w:tab/>
      </w:r>
      <w:r>
        <w:rPr>
          <w:noProof/>
          <w:lang w:eastAsia="ko-KR"/>
        </w:rPr>
        <w:t>Control transport interface interface (RTC-5)</w:t>
      </w:r>
      <w:r>
        <w:rPr>
          <w:noProof/>
        </w:rPr>
        <w:tab/>
      </w:r>
      <w:r>
        <w:rPr>
          <w:noProof/>
        </w:rPr>
        <w:fldChar w:fldCharType="begin" w:fldLock="1"/>
      </w:r>
      <w:r>
        <w:rPr>
          <w:noProof/>
        </w:rPr>
        <w:instrText xml:space="preserve"> PAGEREF _Toc152690217 \h </w:instrText>
      </w:r>
      <w:r>
        <w:rPr>
          <w:noProof/>
        </w:rPr>
      </w:r>
      <w:r>
        <w:rPr>
          <w:noProof/>
        </w:rPr>
        <w:fldChar w:fldCharType="separate"/>
      </w:r>
      <w:r>
        <w:rPr>
          <w:noProof/>
        </w:rPr>
        <w:t>17</w:t>
      </w:r>
      <w:r>
        <w:rPr>
          <w:noProof/>
        </w:rPr>
        <w:fldChar w:fldCharType="end"/>
      </w:r>
    </w:p>
    <w:p w14:paraId="0246AD80" w14:textId="574A1479"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10.1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_Toc152690218 \h </w:instrText>
      </w:r>
      <w:r>
        <w:rPr>
          <w:noProof/>
        </w:rPr>
      </w:r>
      <w:r>
        <w:rPr>
          <w:noProof/>
        </w:rPr>
        <w:fldChar w:fldCharType="separate"/>
      </w:r>
      <w:r>
        <w:rPr>
          <w:noProof/>
        </w:rPr>
        <w:t>17</w:t>
      </w:r>
      <w:r>
        <w:rPr>
          <w:noProof/>
        </w:rPr>
        <w:fldChar w:fldCharType="end"/>
      </w:r>
    </w:p>
    <w:p w14:paraId="6C7AAC96" w14:textId="3E6BB7D3"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API</w:t>
      </w:r>
      <w:r>
        <w:rPr>
          <w:noProof/>
        </w:rPr>
        <w:tab/>
      </w:r>
      <w:r>
        <w:rPr>
          <w:noProof/>
        </w:rPr>
        <w:fldChar w:fldCharType="begin" w:fldLock="1"/>
      </w:r>
      <w:r>
        <w:rPr>
          <w:noProof/>
        </w:rPr>
        <w:instrText xml:space="preserve"> PAGEREF _Toc152690219 \h </w:instrText>
      </w:r>
      <w:r>
        <w:rPr>
          <w:noProof/>
        </w:rPr>
      </w:r>
      <w:r>
        <w:rPr>
          <w:noProof/>
        </w:rPr>
        <w:fldChar w:fldCharType="separate"/>
      </w:r>
      <w:r>
        <w:rPr>
          <w:noProof/>
        </w:rPr>
        <w:t>17</w:t>
      </w:r>
      <w:r>
        <w:rPr>
          <w:noProof/>
        </w:rPr>
        <w:fldChar w:fldCharType="end"/>
      </w:r>
    </w:p>
    <w:p w14:paraId="393BF353" w14:textId="4A20A29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Configuration Information API</w:t>
      </w:r>
      <w:r>
        <w:rPr>
          <w:noProof/>
        </w:rPr>
        <w:tab/>
      </w:r>
      <w:r>
        <w:rPr>
          <w:noProof/>
        </w:rPr>
        <w:fldChar w:fldCharType="begin" w:fldLock="1"/>
      </w:r>
      <w:r>
        <w:rPr>
          <w:noProof/>
        </w:rPr>
        <w:instrText xml:space="preserve"> PAGEREF _Toc152690220 \h </w:instrText>
      </w:r>
      <w:r>
        <w:rPr>
          <w:noProof/>
        </w:rPr>
      </w:r>
      <w:r>
        <w:rPr>
          <w:noProof/>
        </w:rPr>
        <w:fldChar w:fldCharType="separate"/>
      </w:r>
      <w:r>
        <w:rPr>
          <w:noProof/>
        </w:rPr>
        <w:t>17</w:t>
      </w:r>
      <w:r>
        <w:rPr>
          <w:noProof/>
        </w:rPr>
        <w:fldChar w:fldCharType="end"/>
      </w:r>
    </w:p>
    <w:p w14:paraId="4BF2993C" w14:textId="1F87FA72"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Dynamic Policies API</w:t>
      </w:r>
      <w:r>
        <w:rPr>
          <w:noProof/>
        </w:rPr>
        <w:tab/>
      </w:r>
      <w:r>
        <w:rPr>
          <w:noProof/>
        </w:rPr>
        <w:fldChar w:fldCharType="begin" w:fldLock="1"/>
      </w:r>
      <w:r>
        <w:rPr>
          <w:noProof/>
        </w:rPr>
        <w:instrText xml:space="preserve"> PAGEREF _Toc152690221 \h </w:instrText>
      </w:r>
      <w:r>
        <w:rPr>
          <w:noProof/>
        </w:rPr>
      </w:r>
      <w:r>
        <w:rPr>
          <w:noProof/>
        </w:rPr>
        <w:fldChar w:fldCharType="separate"/>
      </w:r>
      <w:r>
        <w:rPr>
          <w:noProof/>
        </w:rPr>
        <w:t>17</w:t>
      </w:r>
      <w:r>
        <w:rPr>
          <w:noProof/>
        </w:rPr>
        <w:fldChar w:fldCharType="end"/>
      </w:r>
    </w:p>
    <w:p w14:paraId="34ED63B8" w14:textId="3F021C2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10.5</w:t>
      </w:r>
      <w:r>
        <w:rPr>
          <w:rFonts w:asciiTheme="minorHAnsi" w:eastAsiaTheme="minorEastAsia" w:hAnsiTheme="minorHAnsi" w:cstheme="minorBidi"/>
          <w:noProof/>
          <w:kern w:val="2"/>
          <w:sz w:val="22"/>
          <w:szCs w:val="22"/>
          <w:lang w:eastAsia="en-GB"/>
          <w14:ligatures w14:val="standardContextual"/>
        </w:rPr>
        <w:tab/>
      </w:r>
      <w:r>
        <w:rPr>
          <w:noProof/>
        </w:rPr>
        <w:t>Network Assistance API</w:t>
      </w:r>
      <w:r>
        <w:rPr>
          <w:noProof/>
        </w:rPr>
        <w:tab/>
      </w:r>
      <w:r>
        <w:rPr>
          <w:noProof/>
        </w:rPr>
        <w:fldChar w:fldCharType="begin" w:fldLock="1"/>
      </w:r>
      <w:r>
        <w:rPr>
          <w:noProof/>
        </w:rPr>
        <w:instrText xml:space="preserve"> PAGEREF _Toc152690222 \h </w:instrText>
      </w:r>
      <w:r>
        <w:rPr>
          <w:noProof/>
        </w:rPr>
      </w:r>
      <w:r>
        <w:rPr>
          <w:noProof/>
        </w:rPr>
        <w:fldChar w:fldCharType="separate"/>
      </w:r>
      <w:r>
        <w:rPr>
          <w:noProof/>
        </w:rPr>
        <w:t>18</w:t>
      </w:r>
      <w:r>
        <w:rPr>
          <w:noProof/>
        </w:rPr>
        <w:fldChar w:fldCharType="end"/>
      </w:r>
    </w:p>
    <w:p w14:paraId="12176A48" w14:textId="3E39F896"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10.6</w:t>
      </w:r>
      <w:r>
        <w:rPr>
          <w:rFonts w:asciiTheme="minorHAnsi" w:eastAsiaTheme="minorEastAsia" w:hAnsiTheme="minorHAnsi" w:cstheme="minorBidi"/>
          <w:noProof/>
          <w:kern w:val="2"/>
          <w:sz w:val="22"/>
          <w:szCs w:val="22"/>
          <w:lang w:eastAsia="en-GB"/>
          <w14:ligatures w14:val="standardContextual"/>
        </w:rPr>
        <w:tab/>
      </w:r>
      <w:r>
        <w:rPr>
          <w:noProof/>
        </w:rPr>
        <w:t>Metrics Reporting API</w:t>
      </w:r>
      <w:r>
        <w:rPr>
          <w:noProof/>
        </w:rPr>
        <w:tab/>
      </w:r>
      <w:r>
        <w:rPr>
          <w:noProof/>
        </w:rPr>
        <w:fldChar w:fldCharType="begin" w:fldLock="1"/>
      </w:r>
      <w:r>
        <w:rPr>
          <w:noProof/>
        </w:rPr>
        <w:instrText xml:space="preserve"> PAGEREF _Toc152690223 \h </w:instrText>
      </w:r>
      <w:r>
        <w:rPr>
          <w:noProof/>
        </w:rPr>
      </w:r>
      <w:r>
        <w:rPr>
          <w:noProof/>
        </w:rPr>
        <w:fldChar w:fldCharType="separate"/>
      </w:r>
      <w:r>
        <w:rPr>
          <w:noProof/>
        </w:rPr>
        <w:t>18</w:t>
      </w:r>
      <w:r>
        <w:rPr>
          <w:noProof/>
        </w:rPr>
        <w:fldChar w:fldCharType="end"/>
      </w:r>
    </w:p>
    <w:p w14:paraId="2754F6DE" w14:textId="762DEA9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Consumption Reporting API</w:t>
      </w:r>
      <w:r>
        <w:rPr>
          <w:noProof/>
        </w:rPr>
        <w:tab/>
      </w:r>
      <w:r>
        <w:rPr>
          <w:noProof/>
        </w:rPr>
        <w:fldChar w:fldCharType="begin" w:fldLock="1"/>
      </w:r>
      <w:r>
        <w:rPr>
          <w:noProof/>
        </w:rPr>
        <w:instrText xml:space="preserve"> PAGEREF _Toc152690224 \h </w:instrText>
      </w:r>
      <w:r>
        <w:rPr>
          <w:noProof/>
        </w:rPr>
      </w:r>
      <w:r>
        <w:rPr>
          <w:noProof/>
        </w:rPr>
        <w:fldChar w:fldCharType="separate"/>
      </w:r>
      <w:r>
        <w:rPr>
          <w:noProof/>
        </w:rPr>
        <w:t>18</w:t>
      </w:r>
      <w:r>
        <w:rPr>
          <w:noProof/>
        </w:rPr>
        <w:fldChar w:fldCharType="end"/>
      </w:r>
    </w:p>
    <w:p w14:paraId="018F6AA9" w14:textId="43C3B71F"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lastRenderedPageBreak/>
        <w:t>11</w:t>
      </w:r>
      <w:r>
        <w:rPr>
          <w:rFonts w:asciiTheme="minorHAnsi" w:eastAsiaTheme="minorEastAsia" w:hAnsiTheme="minorHAnsi" w:cstheme="minorBidi"/>
          <w:noProof/>
          <w:kern w:val="2"/>
          <w:szCs w:val="22"/>
          <w:lang w:eastAsia="en-GB"/>
          <w14:ligatures w14:val="standardContextual"/>
        </w:rPr>
        <w:tab/>
      </w:r>
      <w:r>
        <w:rPr>
          <w:noProof/>
          <w:lang w:eastAsia="ko-KR"/>
        </w:rPr>
        <w:t>Client API (RTC-6)</w:t>
      </w:r>
      <w:r>
        <w:rPr>
          <w:noProof/>
        </w:rPr>
        <w:tab/>
      </w:r>
      <w:r>
        <w:rPr>
          <w:noProof/>
        </w:rPr>
        <w:fldChar w:fldCharType="begin" w:fldLock="1"/>
      </w:r>
      <w:r>
        <w:rPr>
          <w:noProof/>
        </w:rPr>
        <w:instrText xml:space="preserve"> PAGEREF _Toc152690225 \h </w:instrText>
      </w:r>
      <w:r>
        <w:rPr>
          <w:noProof/>
        </w:rPr>
      </w:r>
      <w:r>
        <w:rPr>
          <w:noProof/>
        </w:rPr>
        <w:fldChar w:fldCharType="separate"/>
      </w:r>
      <w:r>
        <w:rPr>
          <w:noProof/>
        </w:rPr>
        <w:t>18</w:t>
      </w:r>
      <w:r>
        <w:rPr>
          <w:noProof/>
        </w:rPr>
        <w:fldChar w:fldCharType="end"/>
      </w:r>
    </w:p>
    <w:p w14:paraId="75FB77DC" w14:textId="13CBF80B"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12</w:t>
      </w:r>
      <w:r>
        <w:rPr>
          <w:rFonts w:asciiTheme="minorHAnsi" w:eastAsiaTheme="minorEastAsia" w:hAnsiTheme="minorHAnsi" w:cstheme="minorBidi"/>
          <w:noProof/>
          <w:kern w:val="2"/>
          <w:szCs w:val="22"/>
          <w:lang w:eastAsia="en-GB"/>
          <w14:ligatures w14:val="standardContextual"/>
        </w:rPr>
        <w:tab/>
      </w:r>
      <w:r>
        <w:rPr>
          <w:noProof/>
          <w:lang w:eastAsia="ko-KR"/>
        </w:rPr>
        <w:t>Client interface (RTC-7)</w:t>
      </w:r>
      <w:r>
        <w:rPr>
          <w:noProof/>
        </w:rPr>
        <w:tab/>
      </w:r>
      <w:r>
        <w:rPr>
          <w:noProof/>
        </w:rPr>
        <w:fldChar w:fldCharType="begin" w:fldLock="1"/>
      </w:r>
      <w:r>
        <w:rPr>
          <w:noProof/>
        </w:rPr>
        <w:instrText xml:space="preserve"> PAGEREF _Toc152690226 \h </w:instrText>
      </w:r>
      <w:r>
        <w:rPr>
          <w:noProof/>
        </w:rPr>
      </w:r>
      <w:r>
        <w:rPr>
          <w:noProof/>
        </w:rPr>
        <w:fldChar w:fldCharType="separate"/>
      </w:r>
      <w:r>
        <w:rPr>
          <w:noProof/>
        </w:rPr>
        <w:t>18</w:t>
      </w:r>
      <w:r>
        <w:rPr>
          <w:noProof/>
        </w:rPr>
        <w:fldChar w:fldCharType="end"/>
      </w:r>
    </w:p>
    <w:p w14:paraId="4B32220B" w14:textId="0C8B2296"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Protocols of real-time media communication</w:t>
      </w:r>
      <w:r>
        <w:rPr>
          <w:noProof/>
        </w:rPr>
        <w:tab/>
      </w:r>
      <w:r>
        <w:rPr>
          <w:noProof/>
        </w:rPr>
        <w:fldChar w:fldCharType="begin" w:fldLock="1"/>
      </w:r>
      <w:r>
        <w:rPr>
          <w:noProof/>
        </w:rPr>
        <w:instrText xml:space="preserve"> PAGEREF _Toc152690227 \h </w:instrText>
      </w:r>
      <w:r>
        <w:rPr>
          <w:noProof/>
        </w:rPr>
      </w:r>
      <w:r>
        <w:rPr>
          <w:noProof/>
        </w:rPr>
        <w:fldChar w:fldCharType="separate"/>
      </w:r>
      <w:r>
        <w:rPr>
          <w:noProof/>
        </w:rPr>
        <w:t>18</w:t>
      </w:r>
      <w:r>
        <w:rPr>
          <w:noProof/>
        </w:rPr>
        <w:fldChar w:fldCharType="end"/>
      </w:r>
    </w:p>
    <w:p w14:paraId="5D50CD65" w14:textId="06F71513"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_Toc152690228 \h </w:instrText>
      </w:r>
      <w:r>
        <w:rPr>
          <w:noProof/>
        </w:rPr>
      </w:r>
      <w:r>
        <w:rPr>
          <w:noProof/>
        </w:rPr>
        <w:fldChar w:fldCharType="separate"/>
      </w:r>
      <w:r>
        <w:rPr>
          <w:noProof/>
        </w:rPr>
        <w:t>18</w:t>
      </w:r>
      <w:r>
        <w:rPr>
          <w:noProof/>
        </w:rPr>
        <w:fldChar w:fldCharType="end"/>
      </w:r>
    </w:p>
    <w:p w14:paraId="7FE48DE1" w14:textId="54508656"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WebRTC signalling protocol</w:t>
      </w:r>
      <w:r>
        <w:rPr>
          <w:noProof/>
        </w:rPr>
        <w:tab/>
      </w:r>
      <w:r>
        <w:rPr>
          <w:noProof/>
        </w:rPr>
        <w:fldChar w:fldCharType="begin" w:fldLock="1"/>
      </w:r>
      <w:r>
        <w:rPr>
          <w:noProof/>
        </w:rPr>
        <w:instrText xml:space="preserve"> PAGEREF _Toc152690229 \h </w:instrText>
      </w:r>
      <w:r>
        <w:rPr>
          <w:noProof/>
        </w:rPr>
      </w:r>
      <w:r>
        <w:rPr>
          <w:noProof/>
        </w:rPr>
        <w:fldChar w:fldCharType="separate"/>
      </w:r>
      <w:r>
        <w:rPr>
          <w:noProof/>
        </w:rPr>
        <w:t>19</w:t>
      </w:r>
      <w:r>
        <w:rPr>
          <w:noProof/>
        </w:rPr>
        <w:fldChar w:fldCharType="end"/>
      </w:r>
    </w:p>
    <w:p w14:paraId="7E23EA0B" w14:textId="1545E4CF"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_Toc152690230 \h </w:instrText>
      </w:r>
      <w:r>
        <w:rPr>
          <w:noProof/>
        </w:rPr>
      </w:r>
      <w:r>
        <w:rPr>
          <w:noProof/>
        </w:rPr>
        <w:fldChar w:fldCharType="separate"/>
      </w:r>
      <w:r>
        <w:rPr>
          <w:noProof/>
        </w:rPr>
        <w:t>19</w:t>
      </w:r>
      <w:r>
        <w:rPr>
          <w:noProof/>
        </w:rPr>
        <w:fldChar w:fldCharType="end"/>
      </w:r>
    </w:p>
    <w:p w14:paraId="42D6AB32" w14:textId="2627A5DC"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13.2.2</w:t>
      </w:r>
      <w:r>
        <w:rPr>
          <w:rFonts w:asciiTheme="minorHAnsi" w:eastAsiaTheme="minorEastAsia" w:hAnsiTheme="minorHAnsi" w:cstheme="minorBidi"/>
          <w:noProof/>
          <w:kern w:val="2"/>
          <w:sz w:val="22"/>
          <w:szCs w:val="22"/>
          <w:lang w:eastAsia="en-GB"/>
          <w14:ligatures w14:val="standardContextual"/>
        </w:rPr>
        <w:tab/>
      </w:r>
      <w:r>
        <w:rPr>
          <w:noProof/>
        </w:rPr>
        <w:t>Protocol and version identification</w:t>
      </w:r>
      <w:r>
        <w:rPr>
          <w:noProof/>
        </w:rPr>
        <w:tab/>
      </w:r>
      <w:r>
        <w:rPr>
          <w:noProof/>
        </w:rPr>
        <w:fldChar w:fldCharType="begin" w:fldLock="1"/>
      </w:r>
      <w:r>
        <w:rPr>
          <w:noProof/>
        </w:rPr>
        <w:instrText xml:space="preserve"> PAGEREF _Toc152690231 \h </w:instrText>
      </w:r>
      <w:r>
        <w:rPr>
          <w:noProof/>
        </w:rPr>
      </w:r>
      <w:r>
        <w:rPr>
          <w:noProof/>
        </w:rPr>
        <w:fldChar w:fldCharType="separate"/>
      </w:r>
      <w:r>
        <w:rPr>
          <w:noProof/>
        </w:rPr>
        <w:t>19</w:t>
      </w:r>
      <w:r>
        <w:rPr>
          <w:noProof/>
        </w:rPr>
        <w:fldChar w:fldCharType="end"/>
      </w:r>
    </w:p>
    <w:p w14:paraId="4072791A" w14:textId="192B96A0"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13.2.3</w:t>
      </w:r>
      <w:r>
        <w:rPr>
          <w:rFonts w:asciiTheme="minorHAnsi" w:eastAsiaTheme="minorEastAsia" w:hAnsiTheme="minorHAnsi" w:cstheme="minorBidi"/>
          <w:noProof/>
          <w:kern w:val="2"/>
          <w:sz w:val="22"/>
          <w:szCs w:val="22"/>
          <w:lang w:eastAsia="en-GB"/>
          <w14:ligatures w14:val="standardContextual"/>
        </w:rPr>
        <w:tab/>
      </w:r>
      <w:r>
        <w:rPr>
          <w:noProof/>
        </w:rPr>
        <w:t>WebSocket URI structure</w:t>
      </w:r>
      <w:r>
        <w:rPr>
          <w:noProof/>
        </w:rPr>
        <w:tab/>
      </w:r>
      <w:r>
        <w:rPr>
          <w:noProof/>
        </w:rPr>
        <w:fldChar w:fldCharType="begin" w:fldLock="1"/>
      </w:r>
      <w:r>
        <w:rPr>
          <w:noProof/>
        </w:rPr>
        <w:instrText xml:space="preserve"> PAGEREF _Toc152690232 \h </w:instrText>
      </w:r>
      <w:r>
        <w:rPr>
          <w:noProof/>
        </w:rPr>
      </w:r>
      <w:r>
        <w:rPr>
          <w:noProof/>
        </w:rPr>
        <w:fldChar w:fldCharType="separate"/>
      </w:r>
      <w:r>
        <w:rPr>
          <w:noProof/>
        </w:rPr>
        <w:t>19</w:t>
      </w:r>
      <w:r>
        <w:rPr>
          <w:noProof/>
        </w:rPr>
        <w:fldChar w:fldCharType="end"/>
      </w:r>
    </w:p>
    <w:p w14:paraId="029CAF6B" w14:textId="39124408"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13.2.4</w:t>
      </w:r>
      <w:r>
        <w:rPr>
          <w:rFonts w:asciiTheme="minorHAnsi" w:eastAsiaTheme="minorEastAsia" w:hAnsiTheme="minorHAnsi" w:cstheme="minorBidi"/>
          <w:noProof/>
          <w:kern w:val="2"/>
          <w:sz w:val="22"/>
          <w:szCs w:val="22"/>
          <w:lang w:eastAsia="en-GB"/>
          <w14:ligatures w14:val="standardContextual"/>
        </w:rPr>
        <w:tab/>
      </w:r>
      <w:r>
        <w:rPr>
          <w:noProof/>
        </w:rPr>
        <w:t>SWAP</w:t>
      </w:r>
      <w:r>
        <w:rPr>
          <w:noProof/>
        </w:rPr>
        <w:tab/>
      </w:r>
      <w:r>
        <w:rPr>
          <w:noProof/>
        </w:rPr>
        <w:fldChar w:fldCharType="begin" w:fldLock="1"/>
      </w:r>
      <w:r>
        <w:rPr>
          <w:noProof/>
        </w:rPr>
        <w:instrText xml:space="preserve"> PAGEREF _Toc152690233 \h </w:instrText>
      </w:r>
      <w:r>
        <w:rPr>
          <w:noProof/>
        </w:rPr>
      </w:r>
      <w:r>
        <w:rPr>
          <w:noProof/>
        </w:rPr>
        <w:fldChar w:fldCharType="separate"/>
      </w:r>
      <w:r>
        <w:rPr>
          <w:noProof/>
        </w:rPr>
        <w:t>20</w:t>
      </w:r>
      <w:r>
        <w:rPr>
          <w:noProof/>
        </w:rPr>
        <w:fldChar w:fldCharType="end"/>
      </w:r>
    </w:p>
    <w:p w14:paraId="50024E99" w14:textId="34AA26F8"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13.2.4.1</w:t>
      </w:r>
      <w:r>
        <w:rPr>
          <w:rFonts w:asciiTheme="minorHAnsi" w:eastAsiaTheme="minorEastAsia" w:hAnsiTheme="minorHAnsi" w:cstheme="minorBidi"/>
          <w:noProof/>
          <w:kern w:val="2"/>
          <w:sz w:val="22"/>
          <w:szCs w:val="22"/>
          <w:lang w:eastAsia="en-GB"/>
          <w14:ligatures w14:val="standardContextual"/>
        </w:rPr>
        <w:tab/>
      </w:r>
      <w:r>
        <w:rPr>
          <w:noProof/>
        </w:rPr>
        <w:t>Protocol and version identification</w:t>
      </w:r>
      <w:r>
        <w:rPr>
          <w:noProof/>
        </w:rPr>
        <w:tab/>
      </w:r>
      <w:r>
        <w:rPr>
          <w:noProof/>
        </w:rPr>
        <w:fldChar w:fldCharType="begin" w:fldLock="1"/>
      </w:r>
      <w:r>
        <w:rPr>
          <w:noProof/>
        </w:rPr>
        <w:instrText xml:space="preserve"> PAGEREF _Toc152690234 \h </w:instrText>
      </w:r>
      <w:r>
        <w:rPr>
          <w:noProof/>
        </w:rPr>
      </w:r>
      <w:r>
        <w:rPr>
          <w:noProof/>
        </w:rPr>
        <w:fldChar w:fldCharType="separate"/>
      </w:r>
      <w:r>
        <w:rPr>
          <w:noProof/>
        </w:rPr>
        <w:t>20</w:t>
      </w:r>
      <w:r>
        <w:rPr>
          <w:noProof/>
        </w:rPr>
        <w:fldChar w:fldCharType="end"/>
      </w:r>
    </w:p>
    <w:p w14:paraId="038E1C4E" w14:textId="17E8352F"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13.2.4.2</w:t>
      </w:r>
      <w:r>
        <w:rPr>
          <w:rFonts w:asciiTheme="minorHAnsi" w:eastAsiaTheme="minorEastAsia" w:hAnsiTheme="minorHAnsi" w:cstheme="minorBidi"/>
          <w:noProof/>
          <w:kern w:val="2"/>
          <w:sz w:val="22"/>
          <w:szCs w:val="22"/>
          <w:lang w:eastAsia="en-GB"/>
          <w14:ligatures w14:val="standardContextual"/>
        </w:rPr>
        <w:tab/>
      </w:r>
      <w:r>
        <w:rPr>
          <w:noProof/>
        </w:rPr>
        <w:t>Transport</w:t>
      </w:r>
      <w:r>
        <w:rPr>
          <w:noProof/>
        </w:rPr>
        <w:tab/>
      </w:r>
      <w:r>
        <w:rPr>
          <w:noProof/>
        </w:rPr>
        <w:fldChar w:fldCharType="begin" w:fldLock="1"/>
      </w:r>
      <w:r>
        <w:rPr>
          <w:noProof/>
        </w:rPr>
        <w:instrText xml:space="preserve"> PAGEREF _Toc152690235 \h </w:instrText>
      </w:r>
      <w:r>
        <w:rPr>
          <w:noProof/>
        </w:rPr>
      </w:r>
      <w:r>
        <w:rPr>
          <w:noProof/>
        </w:rPr>
        <w:fldChar w:fldCharType="separate"/>
      </w:r>
      <w:r>
        <w:rPr>
          <w:noProof/>
        </w:rPr>
        <w:t>20</w:t>
      </w:r>
      <w:r>
        <w:rPr>
          <w:noProof/>
        </w:rPr>
        <w:fldChar w:fldCharType="end"/>
      </w:r>
    </w:p>
    <w:p w14:paraId="7DE082D8" w14:textId="72FA8940"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13.2.4.3</w:t>
      </w:r>
      <w:r>
        <w:rPr>
          <w:rFonts w:asciiTheme="minorHAnsi" w:eastAsiaTheme="minorEastAsia" w:hAnsiTheme="minorHAnsi" w:cstheme="minorBidi"/>
          <w:noProof/>
          <w:kern w:val="2"/>
          <w:sz w:val="22"/>
          <w:szCs w:val="22"/>
          <w:lang w:eastAsia="en-GB"/>
          <w14:ligatures w14:val="standardContextual"/>
        </w:rPr>
        <w:tab/>
      </w:r>
      <w:r>
        <w:rPr>
          <w:noProof/>
        </w:rPr>
        <w:t>State machine</w:t>
      </w:r>
      <w:r>
        <w:rPr>
          <w:noProof/>
        </w:rPr>
        <w:tab/>
      </w:r>
      <w:r>
        <w:rPr>
          <w:noProof/>
        </w:rPr>
        <w:fldChar w:fldCharType="begin" w:fldLock="1"/>
      </w:r>
      <w:r>
        <w:rPr>
          <w:noProof/>
        </w:rPr>
        <w:instrText xml:space="preserve"> PAGEREF _Toc152690236 \h </w:instrText>
      </w:r>
      <w:r>
        <w:rPr>
          <w:noProof/>
        </w:rPr>
      </w:r>
      <w:r>
        <w:rPr>
          <w:noProof/>
        </w:rPr>
        <w:fldChar w:fldCharType="separate"/>
      </w:r>
      <w:r>
        <w:rPr>
          <w:noProof/>
        </w:rPr>
        <w:t>20</w:t>
      </w:r>
      <w:r>
        <w:rPr>
          <w:noProof/>
        </w:rPr>
        <w:fldChar w:fldCharType="end"/>
      </w:r>
    </w:p>
    <w:p w14:paraId="2908A69C" w14:textId="225BBF22"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13.2.4.4</w:t>
      </w:r>
      <w:r>
        <w:rPr>
          <w:rFonts w:asciiTheme="minorHAnsi" w:eastAsiaTheme="minorEastAsia" w:hAnsiTheme="minorHAnsi" w:cstheme="minorBidi"/>
          <w:noProof/>
          <w:kern w:val="2"/>
          <w:sz w:val="22"/>
          <w:szCs w:val="22"/>
          <w:lang w:eastAsia="en-GB"/>
          <w14:ligatures w14:val="standardContextual"/>
        </w:rPr>
        <w:tab/>
      </w:r>
      <w:r>
        <w:rPr>
          <w:noProof/>
        </w:rPr>
        <w:t>Message syntax and semantics</w:t>
      </w:r>
      <w:r>
        <w:rPr>
          <w:noProof/>
        </w:rPr>
        <w:tab/>
      </w:r>
      <w:r>
        <w:rPr>
          <w:noProof/>
        </w:rPr>
        <w:fldChar w:fldCharType="begin" w:fldLock="1"/>
      </w:r>
      <w:r>
        <w:rPr>
          <w:noProof/>
        </w:rPr>
        <w:instrText xml:space="preserve"> PAGEREF _Toc152690237 \h </w:instrText>
      </w:r>
      <w:r>
        <w:rPr>
          <w:noProof/>
        </w:rPr>
      </w:r>
      <w:r>
        <w:rPr>
          <w:noProof/>
        </w:rPr>
        <w:fldChar w:fldCharType="separate"/>
      </w:r>
      <w:r>
        <w:rPr>
          <w:noProof/>
        </w:rPr>
        <w:t>22</w:t>
      </w:r>
      <w:r>
        <w:rPr>
          <w:noProof/>
        </w:rPr>
        <w:fldChar w:fldCharType="end"/>
      </w:r>
    </w:p>
    <w:p w14:paraId="4BEC782D" w14:textId="52D2FCDD"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13.2.4.4.1</w:t>
      </w:r>
      <w:r>
        <w:rPr>
          <w:rFonts w:asciiTheme="minorHAnsi" w:eastAsiaTheme="minorEastAsia" w:hAnsiTheme="minorHAnsi" w:cstheme="minorBidi"/>
          <w:noProof/>
          <w:kern w:val="2"/>
          <w:sz w:val="22"/>
          <w:szCs w:val="22"/>
          <w:lang w:eastAsia="en-GB"/>
          <w14:ligatures w14:val="standardContextual"/>
        </w:rPr>
        <w:tab/>
      </w:r>
      <w:r>
        <w:rPr>
          <w:noProof/>
        </w:rPr>
        <w:t>Common message fields</w:t>
      </w:r>
      <w:r>
        <w:rPr>
          <w:noProof/>
        </w:rPr>
        <w:tab/>
      </w:r>
      <w:r>
        <w:rPr>
          <w:noProof/>
        </w:rPr>
        <w:fldChar w:fldCharType="begin" w:fldLock="1"/>
      </w:r>
      <w:r>
        <w:rPr>
          <w:noProof/>
        </w:rPr>
        <w:instrText xml:space="preserve"> PAGEREF _Toc152690238 \h </w:instrText>
      </w:r>
      <w:r>
        <w:rPr>
          <w:noProof/>
        </w:rPr>
      </w:r>
      <w:r>
        <w:rPr>
          <w:noProof/>
        </w:rPr>
        <w:fldChar w:fldCharType="separate"/>
      </w:r>
      <w:r>
        <w:rPr>
          <w:noProof/>
        </w:rPr>
        <w:t>22</w:t>
      </w:r>
      <w:r>
        <w:rPr>
          <w:noProof/>
        </w:rPr>
        <w:fldChar w:fldCharType="end"/>
      </w:r>
    </w:p>
    <w:p w14:paraId="49CB3774" w14:textId="3B4CCA9C"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13.2.4.4.1.1</w:t>
      </w:r>
      <w:r>
        <w:rPr>
          <w:rFonts w:asciiTheme="minorHAnsi" w:eastAsiaTheme="minorEastAsia" w:hAnsiTheme="minorHAnsi" w:cstheme="minorBidi"/>
          <w:noProof/>
          <w:kern w:val="2"/>
          <w:sz w:val="22"/>
          <w:szCs w:val="22"/>
          <w:lang w:eastAsia="en-GB"/>
          <w14:ligatures w14:val="standardContextual"/>
        </w:rPr>
        <w:tab/>
      </w:r>
      <w:r>
        <w:rPr>
          <w:noProof/>
        </w:rPr>
        <w:t>Source (source)</w:t>
      </w:r>
      <w:r>
        <w:rPr>
          <w:noProof/>
        </w:rPr>
        <w:tab/>
      </w:r>
      <w:r>
        <w:rPr>
          <w:noProof/>
        </w:rPr>
        <w:fldChar w:fldCharType="begin" w:fldLock="1"/>
      </w:r>
      <w:r>
        <w:rPr>
          <w:noProof/>
        </w:rPr>
        <w:instrText xml:space="preserve"> PAGEREF _Toc152690239 \h </w:instrText>
      </w:r>
      <w:r>
        <w:rPr>
          <w:noProof/>
        </w:rPr>
      </w:r>
      <w:r>
        <w:rPr>
          <w:noProof/>
        </w:rPr>
        <w:fldChar w:fldCharType="separate"/>
      </w:r>
      <w:r>
        <w:rPr>
          <w:noProof/>
        </w:rPr>
        <w:t>22</w:t>
      </w:r>
      <w:r>
        <w:rPr>
          <w:noProof/>
        </w:rPr>
        <w:fldChar w:fldCharType="end"/>
      </w:r>
    </w:p>
    <w:p w14:paraId="141B4691" w14:textId="4DEE6923"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13.2.4.4.1.2</w:t>
      </w:r>
      <w:r>
        <w:rPr>
          <w:rFonts w:asciiTheme="minorHAnsi" w:eastAsiaTheme="minorEastAsia" w:hAnsiTheme="minorHAnsi" w:cstheme="minorBidi"/>
          <w:noProof/>
          <w:kern w:val="2"/>
          <w:sz w:val="22"/>
          <w:szCs w:val="22"/>
          <w:lang w:eastAsia="en-GB"/>
          <w14:ligatures w14:val="standardContextual"/>
        </w:rPr>
        <w:tab/>
      </w:r>
      <w:r>
        <w:rPr>
          <w:noProof/>
        </w:rPr>
        <w:t>Message Identifier (messge_id)</w:t>
      </w:r>
      <w:r>
        <w:rPr>
          <w:noProof/>
        </w:rPr>
        <w:tab/>
      </w:r>
      <w:r>
        <w:rPr>
          <w:noProof/>
        </w:rPr>
        <w:fldChar w:fldCharType="begin" w:fldLock="1"/>
      </w:r>
      <w:r>
        <w:rPr>
          <w:noProof/>
        </w:rPr>
        <w:instrText xml:space="preserve"> PAGEREF _Toc152690240 \h </w:instrText>
      </w:r>
      <w:r>
        <w:rPr>
          <w:noProof/>
        </w:rPr>
      </w:r>
      <w:r>
        <w:rPr>
          <w:noProof/>
        </w:rPr>
        <w:fldChar w:fldCharType="separate"/>
      </w:r>
      <w:r>
        <w:rPr>
          <w:noProof/>
        </w:rPr>
        <w:t>22</w:t>
      </w:r>
      <w:r>
        <w:rPr>
          <w:noProof/>
        </w:rPr>
        <w:fldChar w:fldCharType="end"/>
      </w:r>
    </w:p>
    <w:p w14:paraId="756EF1F4" w14:textId="14830671"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13.2.4.4.1.3</w:t>
      </w:r>
      <w:r>
        <w:rPr>
          <w:rFonts w:asciiTheme="minorHAnsi" w:eastAsiaTheme="minorEastAsia" w:hAnsiTheme="minorHAnsi" w:cstheme="minorBidi"/>
          <w:noProof/>
          <w:kern w:val="2"/>
          <w:sz w:val="22"/>
          <w:szCs w:val="22"/>
          <w:lang w:eastAsia="en-GB"/>
          <w14:ligatures w14:val="standardContextual"/>
        </w:rPr>
        <w:tab/>
      </w:r>
      <w:r>
        <w:rPr>
          <w:noProof/>
        </w:rPr>
        <w:t>Message Type (message_type)</w:t>
      </w:r>
      <w:r>
        <w:rPr>
          <w:noProof/>
        </w:rPr>
        <w:tab/>
      </w:r>
      <w:r>
        <w:rPr>
          <w:noProof/>
        </w:rPr>
        <w:fldChar w:fldCharType="begin" w:fldLock="1"/>
      </w:r>
      <w:r>
        <w:rPr>
          <w:noProof/>
        </w:rPr>
        <w:instrText xml:space="preserve"> PAGEREF _Toc152690241 \h </w:instrText>
      </w:r>
      <w:r>
        <w:rPr>
          <w:noProof/>
        </w:rPr>
      </w:r>
      <w:r>
        <w:rPr>
          <w:noProof/>
        </w:rPr>
        <w:fldChar w:fldCharType="separate"/>
      </w:r>
      <w:r>
        <w:rPr>
          <w:noProof/>
        </w:rPr>
        <w:t>23</w:t>
      </w:r>
      <w:r>
        <w:rPr>
          <w:noProof/>
        </w:rPr>
        <w:fldChar w:fldCharType="end"/>
      </w:r>
    </w:p>
    <w:p w14:paraId="3C451035" w14:textId="4F54D022"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13.2.4.4.2</w:t>
      </w:r>
      <w:r>
        <w:rPr>
          <w:rFonts w:asciiTheme="minorHAnsi" w:eastAsiaTheme="minorEastAsia" w:hAnsiTheme="minorHAnsi" w:cstheme="minorBidi"/>
          <w:noProof/>
          <w:kern w:val="2"/>
          <w:sz w:val="22"/>
          <w:szCs w:val="22"/>
          <w:lang w:eastAsia="en-GB"/>
          <w14:ligatures w14:val="standardContextual"/>
        </w:rPr>
        <w:tab/>
      </w:r>
      <w:r>
        <w:rPr>
          <w:noProof/>
        </w:rPr>
        <w:t>Register message</w:t>
      </w:r>
      <w:r>
        <w:rPr>
          <w:noProof/>
        </w:rPr>
        <w:tab/>
      </w:r>
      <w:r>
        <w:rPr>
          <w:noProof/>
        </w:rPr>
        <w:fldChar w:fldCharType="begin" w:fldLock="1"/>
      </w:r>
      <w:r>
        <w:rPr>
          <w:noProof/>
        </w:rPr>
        <w:instrText xml:space="preserve"> PAGEREF _Toc152690242 \h </w:instrText>
      </w:r>
      <w:r>
        <w:rPr>
          <w:noProof/>
        </w:rPr>
      </w:r>
      <w:r>
        <w:rPr>
          <w:noProof/>
        </w:rPr>
        <w:fldChar w:fldCharType="separate"/>
      </w:r>
      <w:r>
        <w:rPr>
          <w:noProof/>
        </w:rPr>
        <w:t>23</w:t>
      </w:r>
      <w:r>
        <w:rPr>
          <w:noProof/>
        </w:rPr>
        <w:fldChar w:fldCharType="end"/>
      </w:r>
    </w:p>
    <w:p w14:paraId="408B90C1" w14:textId="2539E2CA"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_Toc152690243 \h </w:instrText>
      </w:r>
      <w:r>
        <w:rPr>
          <w:noProof/>
        </w:rPr>
      </w:r>
      <w:r>
        <w:rPr>
          <w:noProof/>
        </w:rPr>
        <w:fldChar w:fldCharType="separate"/>
      </w:r>
      <w:r>
        <w:rPr>
          <w:noProof/>
        </w:rPr>
        <w:t>23</w:t>
      </w:r>
      <w:r>
        <w:rPr>
          <w:noProof/>
        </w:rPr>
        <w:fldChar w:fldCharType="end"/>
      </w:r>
    </w:p>
    <w:p w14:paraId="453D0B3D" w14:textId="1EC35909"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13.2.4.4.2.2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_Toc152690244 \h </w:instrText>
      </w:r>
      <w:r>
        <w:rPr>
          <w:noProof/>
        </w:rPr>
      </w:r>
      <w:r>
        <w:rPr>
          <w:noProof/>
        </w:rPr>
        <w:fldChar w:fldCharType="separate"/>
      </w:r>
      <w:r>
        <w:rPr>
          <w:noProof/>
        </w:rPr>
        <w:t>23</w:t>
      </w:r>
      <w:r>
        <w:rPr>
          <w:noProof/>
        </w:rPr>
        <w:fldChar w:fldCharType="end"/>
      </w:r>
    </w:p>
    <w:p w14:paraId="51E4F5CE" w14:textId="2EA508EB"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13.2.4.4.3</w:t>
      </w:r>
      <w:r>
        <w:rPr>
          <w:rFonts w:asciiTheme="minorHAnsi" w:eastAsiaTheme="minorEastAsia" w:hAnsiTheme="minorHAnsi" w:cstheme="minorBidi"/>
          <w:noProof/>
          <w:kern w:val="2"/>
          <w:sz w:val="22"/>
          <w:szCs w:val="22"/>
          <w:lang w:eastAsia="en-GB"/>
          <w14:ligatures w14:val="standardContextual"/>
        </w:rPr>
        <w:tab/>
      </w:r>
      <w:r>
        <w:rPr>
          <w:noProof/>
        </w:rPr>
        <w:t>Response message</w:t>
      </w:r>
      <w:r>
        <w:rPr>
          <w:noProof/>
        </w:rPr>
        <w:tab/>
      </w:r>
      <w:r>
        <w:rPr>
          <w:noProof/>
        </w:rPr>
        <w:fldChar w:fldCharType="begin" w:fldLock="1"/>
      </w:r>
      <w:r>
        <w:rPr>
          <w:noProof/>
        </w:rPr>
        <w:instrText xml:space="preserve"> PAGEREF _Toc152690245 \h </w:instrText>
      </w:r>
      <w:r>
        <w:rPr>
          <w:noProof/>
        </w:rPr>
      </w:r>
      <w:r>
        <w:rPr>
          <w:noProof/>
        </w:rPr>
        <w:fldChar w:fldCharType="separate"/>
      </w:r>
      <w:r>
        <w:rPr>
          <w:noProof/>
        </w:rPr>
        <w:t>24</w:t>
      </w:r>
      <w:r>
        <w:rPr>
          <w:noProof/>
        </w:rPr>
        <w:fldChar w:fldCharType="end"/>
      </w:r>
    </w:p>
    <w:p w14:paraId="57B6C716" w14:textId="21B57B89"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_Toc152690246 \h </w:instrText>
      </w:r>
      <w:r>
        <w:rPr>
          <w:noProof/>
        </w:rPr>
      </w:r>
      <w:r>
        <w:rPr>
          <w:noProof/>
        </w:rPr>
        <w:fldChar w:fldCharType="separate"/>
      </w:r>
      <w:r>
        <w:rPr>
          <w:noProof/>
        </w:rPr>
        <w:t>24</w:t>
      </w:r>
      <w:r>
        <w:rPr>
          <w:noProof/>
        </w:rPr>
        <w:fldChar w:fldCharType="end"/>
      </w:r>
    </w:p>
    <w:p w14:paraId="1A007C5F" w14:textId="69AC68A2"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w:t>
      </w:r>
      <w:r w:rsidRPr="00D12F58">
        <w:rPr>
          <w:bCs/>
          <w:noProof/>
        </w:rPr>
        <w:t>.2.4.4.3.2</w:t>
      </w:r>
      <w:r>
        <w:rPr>
          <w:rFonts w:asciiTheme="minorHAnsi" w:eastAsiaTheme="minorEastAsia" w:hAnsiTheme="minorHAnsi" w:cstheme="minorBidi"/>
          <w:noProof/>
          <w:kern w:val="2"/>
          <w:sz w:val="22"/>
          <w:szCs w:val="22"/>
          <w:lang w:eastAsia="en-GB"/>
          <w14:ligatures w14:val="standardContextual"/>
        </w:rPr>
        <w:tab/>
      </w:r>
      <w:r w:rsidRPr="00D12F58">
        <w:rPr>
          <w:bCs/>
          <w:noProof/>
        </w:rPr>
        <w:t>Parameters</w:t>
      </w:r>
      <w:r>
        <w:rPr>
          <w:noProof/>
        </w:rPr>
        <w:tab/>
      </w:r>
      <w:r>
        <w:rPr>
          <w:noProof/>
        </w:rPr>
        <w:fldChar w:fldCharType="begin" w:fldLock="1"/>
      </w:r>
      <w:r>
        <w:rPr>
          <w:noProof/>
        </w:rPr>
        <w:instrText xml:space="preserve"> PAGEREF _Toc152690247 \h </w:instrText>
      </w:r>
      <w:r>
        <w:rPr>
          <w:noProof/>
        </w:rPr>
      </w:r>
      <w:r>
        <w:rPr>
          <w:noProof/>
        </w:rPr>
        <w:fldChar w:fldCharType="separate"/>
      </w:r>
      <w:r>
        <w:rPr>
          <w:noProof/>
        </w:rPr>
        <w:t>24</w:t>
      </w:r>
      <w:r>
        <w:rPr>
          <w:noProof/>
        </w:rPr>
        <w:fldChar w:fldCharType="end"/>
      </w:r>
    </w:p>
    <w:p w14:paraId="1FB01923" w14:textId="69859A35"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13.2.4.4.4</w:t>
      </w:r>
      <w:r>
        <w:rPr>
          <w:rFonts w:asciiTheme="minorHAnsi" w:eastAsiaTheme="minorEastAsia" w:hAnsiTheme="minorHAnsi" w:cstheme="minorBidi"/>
          <w:noProof/>
          <w:kern w:val="2"/>
          <w:sz w:val="22"/>
          <w:szCs w:val="22"/>
          <w:lang w:eastAsia="en-GB"/>
          <w14:ligatures w14:val="standardContextual"/>
        </w:rPr>
        <w:tab/>
      </w:r>
      <w:r>
        <w:rPr>
          <w:noProof/>
        </w:rPr>
        <w:t>Connect message</w:t>
      </w:r>
      <w:r>
        <w:rPr>
          <w:noProof/>
        </w:rPr>
        <w:tab/>
      </w:r>
      <w:r>
        <w:rPr>
          <w:noProof/>
        </w:rPr>
        <w:fldChar w:fldCharType="begin" w:fldLock="1"/>
      </w:r>
      <w:r>
        <w:rPr>
          <w:noProof/>
        </w:rPr>
        <w:instrText xml:space="preserve"> PAGEREF _Toc152690248 \h </w:instrText>
      </w:r>
      <w:r>
        <w:rPr>
          <w:noProof/>
        </w:rPr>
      </w:r>
      <w:r>
        <w:rPr>
          <w:noProof/>
        </w:rPr>
        <w:fldChar w:fldCharType="separate"/>
      </w:r>
      <w:r>
        <w:rPr>
          <w:noProof/>
        </w:rPr>
        <w:t>24</w:t>
      </w:r>
      <w:r>
        <w:rPr>
          <w:noProof/>
        </w:rPr>
        <w:fldChar w:fldCharType="end"/>
      </w:r>
    </w:p>
    <w:p w14:paraId="41C11846" w14:textId="31F0027A"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_Toc152690249 \h </w:instrText>
      </w:r>
      <w:r>
        <w:rPr>
          <w:noProof/>
        </w:rPr>
      </w:r>
      <w:r>
        <w:rPr>
          <w:noProof/>
        </w:rPr>
        <w:fldChar w:fldCharType="separate"/>
      </w:r>
      <w:r>
        <w:rPr>
          <w:noProof/>
        </w:rPr>
        <w:t>24</w:t>
      </w:r>
      <w:r>
        <w:rPr>
          <w:noProof/>
        </w:rPr>
        <w:fldChar w:fldCharType="end"/>
      </w:r>
    </w:p>
    <w:p w14:paraId="27CD16FD" w14:textId="0262C7AA"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13.2.4.4.4.2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_Toc152690250 \h </w:instrText>
      </w:r>
      <w:r>
        <w:rPr>
          <w:noProof/>
        </w:rPr>
      </w:r>
      <w:r>
        <w:rPr>
          <w:noProof/>
        </w:rPr>
        <w:fldChar w:fldCharType="separate"/>
      </w:r>
      <w:r>
        <w:rPr>
          <w:noProof/>
        </w:rPr>
        <w:t>24</w:t>
      </w:r>
      <w:r>
        <w:rPr>
          <w:noProof/>
        </w:rPr>
        <w:fldChar w:fldCharType="end"/>
      </w:r>
    </w:p>
    <w:p w14:paraId="01F7AE6C" w14:textId="0A4323CD"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13.2.4.4.5</w:t>
      </w:r>
      <w:r>
        <w:rPr>
          <w:rFonts w:asciiTheme="minorHAnsi" w:eastAsiaTheme="minorEastAsia" w:hAnsiTheme="minorHAnsi" w:cstheme="minorBidi"/>
          <w:noProof/>
          <w:kern w:val="2"/>
          <w:sz w:val="22"/>
          <w:szCs w:val="22"/>
          <w:lang w:eastAsia="en-GB"/>
          <w14:ligatures w14:val="standardContextual"/>
        </w:rPr>
        <w:tab/>
      </w:r>
      <w:r>
        <w:rPr>
          <w:noProof/>
        </w:rPr>
        <w:t>Accept message</w:t>
      </w:r>
      <w:r>
        <w:rPr>
          <w:noProof/>
        </w:rPr>
        <w:tab/>
      </w:r>
      <w:r>
        <w:rPr>
          <w:noProof/>
        </w:rPr>
        <w:fldChar w:fldCharType="begin" w:fldLock="1"/>
      </w:r>
      <w:r>
        <w:rPr>
          <w:noProof/>
        </w:rPr>
        <w:instrText xml:space="preserve"> PAGEREF _Toc152690251 \h </w:instrText>
      </w:r>
      <w:r>
        <w:rPr>
          <w:noProof/>
        </w:rPr>
      </w:r>
      <w:r>
        <w:rPr>
          <w:noProof/>
        </w:rPr>
        <w:fldChar w:fldCharType="separate"/>
      </w:r>
      <w:r>
        <w:rPr>
          <w:noProof/>
        </w:rPr>
        <w:t>24</w:t>
      </w:r>
      <w:r>
        <w:rPr>
          <w:noProof/>
        </w:rPr>
        <w:fldChar w:fldCharType="end"/>
      </w:r>
    </w:p>
    <w:p w14:paraId="15EB15CA" w14:textId="66FA02EA"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_Toc152690252 \h </w:instrText>
      </w:r>
      <w:r>
        <w:rPr>
          <w:noProof/>
        </w:rPr>
      </w:r>
      <w:r>
        <w:rPr>
          <w:noProof/>
        </w:rPr>
        <w:fldChar w:fldCharType="separate"/>
      </w:r>
      <w:r>
        <w:rPr>
          <w:noProof/>
        </w:rPr>
        <w:t>24</w:t>
      </w:r>
      <w:r>
        <w:rPr>
          <w:noProof/>
        </w:rPr>
        <w:fldChar w:fldCharType="end"/>
      </w:r>
    </w:p>
    <w:p w14:paraId="76AFB4D5" w14:textId="3C61F279"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13.2.4.4.5.2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_Toc152690253 \h </w:instrText>
      </w:r>
      <w:r>
        <w:rPr>
          <w:noProof/>
        </w:rPr>
      </w:r>
      <w:r>
        <w:rPr>
          <w:noProof/>
        </w:rPr>
        <w:fldChar w:fldCharType="separate"/>
      </w:r>
      <w:r>
        <w:rPr>
          <w:noProof/>
        </w:rPr>
        <w:t>24</w:t>
      </w:r>
      <w:r>
        <w:rPr>
          <w:noProof/>
        </w:rPr>
        <w:fldChar w:fldCharType="end"/>
      </w:r>
    </w:p>
    <w:p w14:paraId="4DB9470A" w14:textId="42482404"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13.2.4.4.6</w:t>
      </w:r>
      <w:r>
        <w:rPr>
          <w:rFonts w:asciiTheme="minorHAnsi" w:eastAsiaTheme="minorEastAsia" w:hAnsiTheme="minorHAnsi" w:cstheme="minorBidi"/>
          <w:noProof/>
          <w:kern w:val="2"/>
          <w:sz w:val="22"/>
          <w:szCs w:val="22"/>
          <w:lang w:eastAsia="en-GB"/>
          <w14:ligatures w14:val="standardContextual"/>
        </w:rPr>
        <w:tab/>
      </w:r>
      <w:r>
        <w:rPr>
          <w:noProof/>
        </w:rPr>
        <w:t>Update message</w:t>
      </w:r>
      <w:r>
        <w:rPr>
          <w:noProof/>
        </w:rPr>
        <w:tab/>
      </w:r>
      <w:r>
        <w:rPr>
          <w:noProof/>
        </w:rPr>
        <w:fldChar w:fldCharType="begin" w:fldLock="1"/>
      </w:r>
      <w:r>
        <w:rPr>
          <w:noProof/>
        </w:rPr>
        <w:instrText xml:space="preserve"> PAGEREF _Toc152690254 \h </w:instrText>
      </w:r>
      <w:r>
        <w:rPr>
          <w:noProof/>
        </w:rPr>
      </w:r>
      <w:r>
        <w:rPr>
          <w:noProof/>
        </w:rPr>
        <w:fldChar w:fldCharType="separate"/>
      </w:r>
      <w:r>
        <w:rPr>
          <w:noProof/>
        </w:rPr>
        <w:t>24</w:t>
      </w:r>
      <w:r>
        <w:rPr>
          <w:noProof/>
        </w:rPr>
        <w:fldChar w:fldCharType="end"/>
      </w:r>
    </w:p>
    <w:p w14:paraId="57E7279E" w14:textId="479CCE8C"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_Toc152690255 \h </w:instrText>
      </w:r>
      <w:r>
        <w:rPr>
          <w:noProof/>
        </w:rPr>
      </w:r>
      <w:r>
        <w:rPr>
          <w:noProof/>
        </w:rPr>
        <w:fldChar w:fldCharType="separate"/>
      </w:r>
      <w:r>
        <w:rPr>
          <w:noProof/>
        </w:rPr>
        <w:t>24</w:t>
      </w:r>
      <w:r>
        <w:rPr>
          <w:noProof/>
        </w:rPr>
        <w:fldChar w:fldCharType="end"/>
      </w:r>
    </w:p>
    <w:p w14:paraId="59E7C232" w14:textId="31E2415D"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13.2.4.4.6.2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_Toc152690256 \h </w:instrText>
      </w:r>
      <w:r>
        <w:rPr>
          <w:noProof/>
        </w:rPr>
      </w:r>
      <w:r>
        <w:rPr>
          <w:noProof/>
        </w:rPr>
        <w:fldChar w:fldCharType="separate"/>
      </w:r>
      <w:r>
        <w:rPr>
          <w:noProof/>
        </w:rPr>
        <w:t>25</w:t>
      </w:r>
      <w:r>
        <w:rPr>
          <w:noProof/>
        </w:rPr>
        <w:fldChar w:fldCharType="end"/>
      </w:r>
    </w:p>
    <w:p w14:paraId="2B11E44A" w14:textId="628C361F"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13.2.4.4.7</w:t>
      </w:r>
      <w:r>
        <w:rPr>
          <w:rFonts w:asciiTheme="minorHAnsi" w:eastAsiaTheme="minorEastAsia" w:hAnsiTheme="minorHAnsi" w:cstheme="minorBidi"/>
          <w:noProof/>
          <w:kern w:val="2"/>
          <w:sz w:val="22"/>
          <w:szCs w:val="22"/>
          <w:lang w:eastAsia="en-GB"/>
          <w14:ligatures w14:val="standardContextual"/>
        </w:rPr>
        <w:tab/>
      </w:r>
      <w:r>
        <w:rPr>
          <w:noProof/>
        </w:rPr>
        <w:t>Reject message</w:t>
      </w:r>
      <w:r>
        <w:rPr>
          <w:noProof/>
        </w:rPr>
        <w:tab/>
      </w:r>
      <w:r>
        <w:rPr>
          <w:noProof/>
        </w:rPr>
        <w:fldChar w:fldCharType="begin" w:fldLock="1"/>
      </w:r>
      <w:r>
        <w:rPr>
          <w:noProof/>
        </w:rPr>
        <w:instrText xml:space="preserve"> PAGEREF _Toc152690257 \h </w:instrText>
      </w:r>
      <w:r>
        <w:rPr>
          <w:noProof/>
        </w:rPr>
      </w:r>
      <w:r>
        <w:rPr>
          <w:noProof/>
        </w:rPr>
        <w:fldChar w:fldCharType="separate"/>
      </w:r>
      <w:r>
        <w:rPr>
          <w:noProof/>
        </w:rPr>
        <w:t>25</w:t>
      </w:r>
      <w:r>
        <w:rPr>
          <w:noProof/>
        </w:rPr>
        <w:fldChar w:fldCharType="end"/>
      </w:r>
    </w:p>
    <w:p w14:paraId="686FA27A" w14:textId="6D802F75"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_Toc152690258 \h </w:instrText>
      </w:r>
      <w:r>
        <w:rPr>
          <w:noProof/>
        </w:rPr>
      </w:r>
      <w:r>
        <w:rPr>
          <w:noProof/>
        </w:rPr>
        <w:fldChar w:fldCharType="separate"/>
      </w:r>
      <w:r>
        <w:rPr>
          <w:noProof/>
        </w:rPr>
        <w:t>25</w:t>
      </w:r>
      <w:r>
        <w:rPr>
          <w:noProof/>
        </w:rPr>
        <w:fldChar w:fldCharType="end"/>
      </w:r>
    </w:p>
    <w:p w14:paraId="1DB919FC" w14:textId="50EFE575"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13.2.4.4.7.2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_Toc152690259 \h </w:instrText>
      </w:r>
      <w:r>
        <w:rPr>
          <w:noProof/>
        </w:rPr>
      </w:r>
      <w:r>
        <w:rPr>
          <w:noProof/>
        </w:rPr>
        <w:fldChar w:fldCharType="separate"/>
      </w:r>
      <w:r>
        <w:rPr>
          <w:noProof/>
        </w:rPr>
        <w:t>25</w:t>
      </w:r>
      <w:r>
        <w:rPr>
          <w:noProof/>
        </w:rPr>
        <w:fldChar w:fldCharType="end"/>
      </w:r>
    </w:p>
    <w:p w14:paraId="61268F18" w14:textId="4FE3B99F"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13.2.4.4.8</w:t>
      </w:r>
      <w:r>
        <w:rPr>
          <w:rFonts w:asciiTheme="minorHAnsi" w:eastAsiaTheme="minorEastAsia" w:hAnsiTheme="minorHAnsi" w:cstheme="minorBidi"/>
          <w:noProof/>
          <w:kern w:val="2"/>
          <w:sz w:val="22"/>
          <w:szCs w:val="22"/>
          <w:lang w:eastAsia="en-GB"/>
          <w14:ligatures w14:val="standardContextual"/>
        </w:rPr>
        <w:tab/>
      </w:r>
      <w:r>
        <w:rPr>
          <w:noProof/>
        </w:rPr>
        <w:t>Close message</w:t>
      </w:r>
      <w:r>
        <w:rPr>
          <w:noProof/>
        </w:rPr>
        <w:tab/>
      </w:r>
      <w:r>
        <w:rPr>
          <w:noProof/>
        </w:rPr>
        <w:fldChar w:fldCharType="begin" w:fldLock="1"/>
      </w:r>
      <w:r>
        <w:rPr>
          <w:noProof/>
        </w:rPr>
        <w:instrText xml:space="preserve"> PAGEREF _Toc152690260 \h </w:instrText>
      </w:r>
      <w:r>
        <w:rPr>
          <w:noProof/>
        </w:rPr>
      </w:r>
      <w:r>
        <w:rPr>
          <w:noProof/>
        </w:rPr>
        <w:fldChar w:fldCharType="separate"/>
      </w:r>
      <w:r>
        <w:rPr>
          <w:noProof/>
        </w:rPr>
        <w:t>25</w:t>
      </w:r>
      <w:r>
        <w:rPr>
          <w:noProof/>
        </w:rPr>
        <w:fldChar w:fldCharType="end"/>
      </w:r>
    </w:p>
    <w:p w14:paraId="1F4C6E8D" w14:textId="7EE3D612"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_Toc152690261 \h </w:instrText>
      </w:r>
      <w:r>
        <w:rPr>
          <w:noProof/>
        </w:rPr>
      </w:r>
      <w:r>
        <w:rPr>
          <w:noProof/>
        </w:rPr>
        <w:fldChar w:fldCharType="separate"/>
      </w:r>
      <w:r>
        <w:rPr>
          <w:noProof/>
        </w:rPr>
        <w:t>25</w:t>
      </w:r>
      <w:r>
        <w:rPr>
          <w:noProof/>
        </w:rPr>
        <w:fldChar w:fldCharType="end"/>
      </w:r>
    </w:p>
    <w:p w14:paraId="5239E11A" w14:textId="40AAEF09"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13.2.4.4.8.2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_Toc152690262 \h </w:instrText>
      </w:r>
      <w:r>
        <w:rPr>
          <w:noProof/>
        </w:rPr>
      </w:r>
      <w:r>
        <w:rPr>
          <w:noProof/>
        </w:rPr>
        <w:fldChar w:fldCharType="separate"/>
      </w:r>
      <w:r>
        <w:rPr>
          <w:noProof/>
        </w:rPr>
        <w:t>25</w:t>
      </w:r>
      <w:r>
        <w:rPr>
          <w:noProof/>
        </w:rPr>
        <w:fldChar w:fldCharType="end"/>
      </w:r>
    </w:p>
    <w:p w14:paraId="117D8009" w14:textId="189AD403"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13.2.4.4.9</w:t>
      </w:r>
      <w:r>
        <w:rPr>
          <w:rFonts w:asciiTheme="minorHAnsi" w:eastAsiaTheme="minorEastAsia" w:hAnsiTheme="minorHAnsi" w:cstheme="minorBidi"/>
          <w:noProof/>
          <w:kern w:val="2"/>
          <w:sz w:val="22"/>
          <w:szCs w:val="22"/>
          <w:lang w:eastAsia="en-GB"/>
          <w14:ligatures w14:val="standardContextual"/>
        </w:rPr>
        <w:tab/>
      </w:r>
      <w:r>
        <w:rPr>
          <w:noProof/>
        </w:rPr>
        <w:t>Application message</w:t>
      </w:r>
      <w:r>
        <w:rPr>
          <w:noProof/>
        </w:rPr>
        <w:tab/>
      </w:r>
      <w:r>
        <w:rPr>
          <w:noProof/>
        </w:rPr>
        <w:fldChar w:fldCharType="begin" w:fldLock="1"/>
      </w:r>
      <w:r>
        <w:rPr>
          <w:noProof/>
        </w:rPr>
        <w:instrText xml:space="preserve"> PAGEREF _Toc152690263 \h </w:instrText>
      </w:r>
      <w:r>
        <w:rPr>
          <w:noProof/>
        </w:rPr>
      </w:r>
      <w:r>
        <w:rPr>
          <w:noProof/>
        </w:rPr>
        <w:fldChar w:fldCharType="separate"/>
      </w:r>
      <w:r>
        <w:rPr>
          <w:noProof/>
        </w:rPr>
        <w:t>25</w:t>
      </w:r>
      <w:r>
        <w:rPr>
          <w:noProof/>
        </w:rPr>
        <w:fldChar w:fldCharType="end"/>
      </w:r>
    </w:p>
    <w:p w14:paraId="16A587BA" w14:textId="35348478"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13.2.4.4.9.1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_Toc152690264 \h </w:instrText>
      </w:r>
      <w:r>
        <w:rPr>
          <w:noProof/>
        </w:rPr>
      </w:r>
      <w:r>
        <w:rPr>
          <w:noProof/>
        </w:rPr>
        <w:fldChar w:fldCharType="separate"/>
      </w:r>
      <w:r>
        <w:rPr>
          <w:noProof/>
        </w:rPr>
        <w:t>25</w:t>
      </w:r>
      <w:r>
        <w:rPr>
          <w:noProof/>
        </w:rPr>
        <w:fldChar w:fldCharType="end"/>
      </w:r>
    </w:p>
    <w:p w14:paraId="6754B5B9" w14:textId="772FACA7"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13.2.4.4.9.2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_Toc152690265 \h </w:instrText>
      </w:r>
      <w:r>
        <w:rPr>
          <w:noProof/>
        </w:rPr>
      </w:r>
      <w:r>
        <w:rPr>
          <w:noProof/>
        </w:rPr>
        <w:fldChar w:fldCharType="separate"/>
      </w:r>
      <w:r>
        <w:rPr>
          <w:noProof/>
        </w:rPr>
        <w:t>25</w:t>
      </w:r>
      <w:r>
        <w:rPr>
          <w:noProof/>
        </w:rPr>
        <w:fldChar w:fldCharType="end"/>
      </w:r>
    </w:p>
    <w:p w14:paraId="37CC5B2A" w14:textId="3903231D"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13.2.4.5</w:t>
      </w:r>
      <w:r>
        <w:rPr>
          <w:rFonts w:asciiTheme="minorHAnsi" w:eastAsiaTheme="minorEastAsia" w:hAnsiTheme="minorHAnsi" w:cstheme="minorBidi"/>
          <w:noProof/>
          <w:kern w:val="2"/>
          <w:sz w:val="22"/>
          <w:szCs w:val="22"/>
          <w:lang w:eastAsia="en-GB"/>
          <w14:ligatures w14:val="standardContextual"/>
        </w:rPr>
        <w:tab/>
      </w:r>
      <w:r>
        <w:rPr>
          <w:noProof/>
        </w:rPr>
        <w:t>Integrity and security</w:t>
      </w:r>
      <w:r>
        <w:rPr>
          <w:noProof/>
        </w:rPr>
        <w:tab/>
      </w:r>
      <w:r>
        <w:rPr>
          <w:noProof/>
        </w:rPr>
        <w:fldChar w:fldCharType="begin" w:fldLock="1"/>
      </w:r>
      <w:r>
        <w:rPr>
          <w:noProof/>
        </w:rPr>
        <w:instrText xml:space="preserve"> PAGEREF _Toc152690266 \h </w:instrText>
      </w:r>
      <w:r>
        <w:rPr>
          <w:noProof/>
        </w:rPr>
      </w:r>
      <w:r>
        <w:rPr>
          <w:noProof/>
        </w:rPr>
        <w:fldChar w:fldCharType="separate"/>
      </w:r>
      <w:r>
        <w:rPr>
          <w:noProof/>
        </w:rPr>
        <w:t>25</w:t>
      </w:r>
      <w:r>
        <w:rPr>
          <w:noProof/>
        </w:rPr>
        <w:fldChar w:fldCharType="end"/>
      </w:r>
    </w:p>
    <w:p w14:paraId="35D235BF" w14:textId="6329C668"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13.2.4.6</w:t>
      </w:r>
      <w:r>
        <w:rPr>
          <w:rFonts w:asciiTheme="minorHAnsi" w:eastAsiaTheme="minorEastAsia" w:hAnsiTheme="minorHAnsi" w:cstheme="minorBidi"/>
          <w:noProof/>
          <w:kern w:val="2"/>
          <w:sz w:val="22"/>
          <w:szCs w:val="22"/>
          <w:lang w:eastAsia="en-GB"/>
          <w14:ligatures w14:val="standardContextual"/>
        </w:rPr>
        <w:tab/>
      </w:r>
      <w:r>
        <w:rPr>
          <w:noProof/>
        </w:rPr>
        <w:t>JSON schema</w:t>
      </w:r>
      <w:r>
        <w:rPr>
          <w:noProof/>
        </w:rPr>
        <w:tab/>
      </w:r>
      <w:r>
        <w:rPr>
          <w:noProof/>
        </w:rPr>
        <w:fldChar w:fldCharType="begin" w:fldLock="1"/>
      </w:r>
      <w:r>
        <w:rPr>
          <w:noProof/>
        </w:rPr>
        <w:instrText xml:space="preserve"> PAGEREF _Toc152690267 \h </w:instrText>
      </w:r>
      <w:r>
        <w:rPr>
          <w:noProof/>
        </w:rPr>
      </w:r>
      <w:r>
        <w:rPr>
          <w:noProof/>
        </w:rPr>
        <w:fldChar w:fldCharType="separate"/>
      </w:r>
      <w:r>
        <w:rPr>
          <w:noProof/>
        </w:rPr>
        <w:t>26</w:t>
      </w:r>
      <w:r>
        <w:rPr>
          <w:noProof/>
        </w:rPr>
        <w:fldChar w:fldCharType="end"/>
      </w:r>
    </w:p>
    <w:p w14:paraId="5C64B1E8" w14:textId="5D6C068B"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13.2.4.7</w:t>
      </w:r>
      <w:r>
        <w:rPr>
          <w:rFonts w:asciiTheme="minorHAnsi" w:eastAsiaTheme="minorEastAsia" w:hAnsiTheme="minorHAnsi" w:cstheme="minorBidi"/>
          <w:noProof/>
          <w:kern w:val="2"/>
          <w:sz w:val="22"/>
          <w:szCs w:val="22"/>
          <w:lang w:eastAsia="en-GB"/>
          <w14:ligatures w14:val="standardContextual"/>
        </w:rPr>
        <w:tab/>
      </w:r>
      <w:r>
        <w:rPr>
          <w:noProof/>
        </w:rPr>
        <w:t>Protocol operation</w:t>
      </w:r>
      <w:r>
        <w:rPr>
          <w:noProof/>
        </w:rPr>
        <w:tab/>
      </w:r>
      <w:r>
        <w:rPr>
          <w:noProof/>
        </w:rPr>
        <w:fldChar w:fldCharType="begin" w:fldLock="1"/>
      </w:r>
      <w:r>
        <w:rPr>
          <w:noProof/>
        </w:rPr>
        <w:instrText xml:space="preserve"> PAGEREF _Toc152690268 \h </w:instrText>
      </w:r>
      <w:r>
        <w:rPr>
          <w:noProof/>
        </w:rPr>
      </w:r>
      <w:r>
        <w:rPr>
          <w:noProof/>
        </w:rPr>
        <w:fldChar w:fldCharType="separate"/>
      </w:r>
      <w:r>
        <w:rPr>
          <w:noProof/>
        </w:rPr>
        <w:t>27</w:t>
      </w:r>
      <w:r>
        <w:rPr>
          <w:noProof/>
        </w:rPr>
        <w:fldChar w:fldCharType="end"/>
      </w:r>
    </w:p>
    <w:p w14:paraId="1E0A031A" w14:textId="6EA0B56A"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14</w:t>
      </w:r>
      <w:r>
        <w:rPr>
          <w:rFonts w:asciiTheme="minorHAnsi" w:eastAsiaTheme="minorEastAsia" w:hAnsiTheme="minorHAnsi" w:cstheme="minorBidi"/>
          <w:noProof/>
          <w:kern w:val="2"/>
          <w:szCs w:val="22"/>
          <w:lang w:eastAsia="en-GB"/>
          <w14:ligatures w14:val="standardContextual"/>
        </w:rPr>
        <w:tab/>
      </w:r>
      <w:r>
        <w:rPr>
          <w:noProof/>
        </w:rPr>
        <w:t>Packet-loss handling</w:t>
      </w:r>
      <w:r>
        <w:rPr>
          <w:noProof/>
        </w:rPr>
        <w:tab/>
      </w:r>
      <w:r>
        <w:rPr>
          <w:noProof/>
        </w:rPr>
        <w:fldChar w:fldCharType="begin" w:fldLock="1"/>
      </w:r>
      <w:r>
        <w:rPr>
          <w:noProof/>
        </w:rPr>
        <w:instrText xml:space="preserve"> PAGEREF _Toc152690269 \h </w:instrText>
      </w:r>
      <w:r>
        <w:rPr>
          <w:noProof/>
        </w:rPr>
      </w:r>
      <w:r>
        <w:rPr>
          <w:noProof/>
        </w:rPr>
        <w:fldChar w:fldCharType="separate"/>
      </w:r>
      <w:r>
        <w:rPr>
          <w:noProof/>
        </w:rPr>
        <w:t>28</w:t>
      </w:r>
      <w:r>
        <w:rPr>
          <w:noProof/>
        </w:rPr>
        <w:fldChar w:fldCharType="end"/>
      </w:r>
    </w:p>
    <w:p w14:paraId="0125AC8E" w14:textId="4D2EC6AD"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Packet-loss handling mechanisms in WebRTC endpoints</w:t>
      </w:r>
      <w:r>
        <w:rPr>
          <w:noProof/>
        </w:rPr>
        <w:tab/>
      </w:r>
      <w:r>
        <w:rPr>
          <w:noProof/>
        </w:rPr>
        <w:fldChar w:fldCharType="begin" w:fldLock="1"/>
      </w:r>
      <w:r>
        <w:rPr>
          <w:noProof/>
        </w:rPr>
        <w:instrText xml:space="preserve"> PAGEREF _Toc152690270 \h </w:instrText>
      </w:r>
      <w:r>
        <w:rPr>
          <w:noProof/>
        </w:rPr>
      </w:r>
      <w:r>
        <w:rPr>
          <w:noProof/>
        </w:rPr>
        <w:fldChar w:fldCharType="separate"/>
      </w:r>
      <w:r>
        <w:rPr>
          <w:noProof/>
        </w:rPr>
        <w:t>28</w:t>
      </w:r>
      <w:r>
        <w:rPr>
          <w:noProof/>
        </w:rPr>
        <w:fldChar w:fldCharType="end"/>
      </w:r>
    </w:p>
    <w:p w14:paraId="1D59683A" w14:textId="02DEB830"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14.1.1</w:t>
      </w:r>
      <w:r>
        <w:rPr>
          <w:rFonts w:asciiTheme="minorHAnsi" w:eastAsiaTheme="minorEastAsia" w:hAnsiTheme="minorHAnsi" w:cstheme="minorBidi"/>
          <w:noProof/>
          <w:kern w:val="2"/>
          <w:sz w:val="22"/>
          <w:szCs w:val="22"/>
          <w:lang w:eastAsia="en-GB"/>
          <w14:ligatures w14:val="standardContextual"/>
        </w:rPr>
        <w:tab/>
      </w:r>
      <w:r>
        <w:rPr>
          <w:noProof/>
          <w:lang w:eastAsia="ko-KR"/>
        </w:rPr>
        <w:t>Video</w:t>
      </w:r>
      <w:r>
        <w:rPr>
          <w:noProof/>
        </w:rPr>
        <w:tab/>
      </w:r>
      <w:r>
        <w:rPr>
          <w:noProof/>
        </w:rPr>
        <w:fldChar w:fldCharType="begin" w:fldLock="1"/>
      </w:r>
      <w:r>
        <w:rPr>
          <w:noProof/>
        </w:rPr>
        <w:instrText xml:space="preserve"> PAGEREF _Toc152690271 \h </w:instrText>
      </w:r>
      <w:r>
        <w:rPr>
          <w:noProof/>
        </w:rPr>
      </w:r>
      <w:r>
        <w:rPr>
          <w:noProof/>
        </w:rPr>
        <w:fldChar w:fldCharType="separate"/>
      </w:r>
      <w:r>
        <w:rPr>
          <w:noProof/>
        </w:rPr>
        <w:t>28</w:t>
      </w:r>
      <w:r>
        <w:rPr>
          <w:noProof/>
        </w:rPr>
        <w:fldChar w:fldCharType="end"/>
      </w:r>
    </w:p>
    <w:p w14:paraId="0A004C18" w14:textId="2E4D362C"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14.1.1.1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_Toc152690272 \h </w:instrText>
      </w:r>
      <w:r>
        <w:rPr>
          <w:noProof/>
        </w:rPr>
      </w:r>
      <w:r>
        <w:rPr>
          <w:noProof/>
        </w:rPr>
        <w:fldChar w:fldCharType="separate"/>
      </w:r>
      <w:r>
        <w:rPr>
          <w:noProof/>
        </w:rPr>
        <w:t>28</w:t>
      </w:r>
      <w:r>
        <w:rPr>
          <w:noProof/>
        </w:rPr>
        <w:fldChar w:fldCharType="end"/>
      </w:r>
    </w:p>
    <w:p w14:paraId="4873FD96" w14:textId="1CA15DA0"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14.1.1.2</w:t>
      </w:r>
      <w:r>
        <w:rPr>
          <w:rFonts w:asciiTheme="minorHAnsi" w:eastAsiaTheme="minorEastAsia" w:hAnsiTheme="minorHAnsi" w:cstheme="minorBidi"/>
          <w:noProof/>
          <w:kern w:val="2"/>
          <w:sz w:val="22"/>
          <w:szCs w:val="22"/>
          <w:lang w:eastAsia="en-GB"/>
          <w14:ligatures w14:val="standardContextual"/>
        </w:rPr>
        <w:tab/>
      </w:r>
      <w:r>
        <w:rPr>
          <w:noProof/>
        </w:rPr>
        <w:t>NACK messages</w:t>
      </w:r>
      <w:r>
        <w:rPr>
          <w:noProof/>
        </w:rPr>
        <w:tab/>
      </w:r>
      <w:r>
        <w:rPr>
          <w:noProof/>
        </w:rPr>
        <w:fldChar w:fldCharType="begin" w:fldLock="1"/>
      </w:r>
      <w:r>
        <w:rPr>
          <w:noProof/>
        </w:rPr>
        <w:instrText xml:space="preserve"> PAGEREF _Toc152690273 \h </w:instrText>
      </w:r>
      <w:r>
        <w:rPr>
          <w:noProof/>
        </w:rPr>
      </w:r>
      <w:r>
        <w:rPr>
          <w:noProof/>
        </w:rPr>
        <w:fldChar w:fldCharType="separate"/>
      </w:r>
      <w:r>
        <w:rPr>
          <w:noProof/>
        </w:rPr>
        <w:t>29</w:t>
      </w:r>
      <w:r>
        <w:rPr>
          <w:noProof/>
        </w:rPr>
        <w:fldChar w:fldCharType="end"/>
      </w:r>
    </w:p>
    <w:p w14:paraId="24D442EA" w14:textId="0C4E2612"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14.1.1.3</w:t>
      </w:r>
      <w:r>
        <w:rPr>
          <w:rFonts w:asciiTheme="minorHAnsi" w:eastAsiaTheme="minorEastAsia" w:hAnsiTheme="minorHAnsi" w:cstheme="minorBidi"/>
          <w:noProof/>
          <w:kern w:val="2"/>
          <w:sz w:val="22"/>
          <w:szCs w:val="22"/>
          <w:lang w:eastAsia="en-GB"/>
          <w14:ligatures w14:val="standardContextual"/>
        </w:rPr>
        <w:tab/>
      </w:r>
      <w:r>
        <w:rPr>
          <w:noProof/>
        </w:rPr>
        <w:t>PLI message</w:t>
      </w:r>
      <w:r>
        <w:rPr>
          <w:noProof/>
        </w:rPr>
        <w:tab/>
      </w:r>
      <w:r>
        <w:rPr>
          <w:noProof/>
        </w:rPr>
        <w:fldChar w:fldCharType="begin" w:fldLock="1"/>
      </w:r>
      <w:r>
        <w:rPr>
          <w:noProof/>
        </w:rPr>
        <w:instrText xml:space="preserve"> PAGEREF _Toc152690274 \h </w:instrText>
      </w:r>
      <w:r>
        <w:rPr>
          <w:noProof/>
        </w:rPr>
      </w:r>
      <w:r>
        <w:rPr>
          <w:noProof/>
        </w:rPr>
        <w:fldChar w:fldCharType="separate"/>
      </w:r>
      <w:r>
        <w:rPr>
          <w:noProof/>
        </w:rPr>
        <w:t>29</w:t>
      </w:r>
      <w:r>
        <w:rPr>
          <w:noProof/>
        </w:rPr>
        <w:fldChar w:fldCharType="end"/>
      </w:r>
    </w:p>
    <w:p w14:paraId="7E17DDE0" w14:textId="22274B3F"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14.1.1.4</w:t>
      </w:r>
      <w:r>
        <w:rPr>
          <w:rFonts w:asciiTheme="minorHAnsi" w:eastAsiaTheme="minorEastAsia" w:hAnsiTheme="minorHAnsi" w:cstheme="minorBidi"/>
          <w:noProof/>
          <w:kern w:val="2"/>
          <w:sz w:val="22"/>
          <w:szCs w:val="22"/>
          <w:lang w:eastAsia="en-GB"/>
          <w14:ligatures w14:val="standardContextual"/>
        </w:rPr>
        <w:tab/>
      </w:r>
      <w:r>
        <w:rPr>
          <w:noProof/>
        </w:rPr>
        <w:t>SLI message</w:t>
      </w:r>
      <w:r>
        <w:rPr>
          <w:noProof/>
        </w:rPr>
        <w:tab/>
      </w:r>
      <w:r>
        <w:rPr>
          <w:noProof/>
        </w:rPr>
        <w:fldChar w:fldCharType="begin" w:fldLock="1"/>
      </w:r>
      <w:r>
        <w:rPr>
          <w:noProof/>
        </w:rPr>
        <w:instrText xml:space="preserve"> PAGEREF _Toc152690275 \h </w:instrText>
      </w:r>
      <w:r>
        <w:rPr>
          <w:noProof/>
        </w:rPr>
      </w:r>
      <w:r>
        <w:rPr>
          <w:noProof/>
        </w:rPr>
        <w:fldChar w:fldCharType="separate"/>
      </w:r>
      <w:r>
        <w:rPr>
          <w:noProof/>
        </w:rPr>
        <w:t>29</w:t>
      </w:r>
      <w:r>
        <w:rPr>
          <w:noProof/>
        </w:rPr>
        <w:fldChar w:fldCharType="end"/>
      </w:r>
    </w:p>
    <w:p w14:paraId="74A7D687" w14:textId="4C6C6D07"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14.1.1.5</w:t>
      </w:r>
      <w:r>
        <w:rPr>
          <w:rFonts w:asciiTheme="minorHAnsi" w:eastAsiaTheme="minorEastAsia" w:hAnsiTheme="minorHAnsi" w:cstheme="minorBidi"/>
          <w:noProof/>
          <w:kern w:val="2"/>
          <w:sz w:val="22"/>
          <w:szCs w:val="22"/>
          <w:lang w:eastAsia="en-GB"/>
          <w14:ligatures w14:val="standardContextual"/>
        </w:rPr>
        <w:tab/>
      </w:r>
      <w:r>
        <w:rPr>
          <w:noProof/>
        </w:rPr>
        <w:t>FIR message</w:t>
      </w:r>
      <w:r>
        <w:rPr>
          <w:noProof/>
        </w:rPr>
        <w:tab/>
      </w:r>
      <w:r>
        <w:rPr>
          <w:noProof/>
        </w:rPr>
        <w:fldChar w:fldCharType="begin" w:fldLock="1"/>
      </w:r>
      <w:r>
        <w:rPr>
          <w:noProof/>
        </w:rPr>
        <w:instrText xml:space="preserve"> PAGEREF _Toc152690276 \h </w:instrText>
      </w:r>
      <w:r>
        <w:rPr>
          <w:noProof/>
        </w:rPr>
      </w:r>
      <w:r>
        <w:rPr>
          <w:noProof/>
        </w:rPr>
        <w:fldChar w:fldCharType="separate"/>
      </w:r>
      <w:r>
        <w:rPr>
          <w:noProof/>
        </w:rPr>
        <w:t>29</w:t>
      </w:r>
      <w:r>
        <w:rPr>
          <w:noProof/>
        </w:rPr>
        <w:fldChar w:fldCharType="end"/>
      </w:r>
    </w:p>
    <w:p w14:paraId="65DDF87E" w14:textId="6B013D7A"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14.1.1.6</w:t>
      </w:r>
      <w:r>
        <w:rPr>
          <w:rFonts w:asciiTheme="minorHAnsi" w:eastAsiaTheme="minorEastAsia" w:hAnsiTheme="minorHAnsi" w:cstheme="minorBidi"/>
          <w:noProof/>
          <w:kern w:val="2"/>
          <w:sz w:val="22"/>
          <w:szCs w:val="22"/>
          <w:lang w:eastAsia="en-GB"/>
          <w14:ligatures w14:val="standardContextual"/>
        </w:rPr>
        <w:tab/>
      </w:r>
      <w:r>
        <w:rPr>
          <w:noProof/>
        </w:rPr>
        <w:t>Temporal-Spatial Trade-Off Request (TSTR)</w:t>
      </w:r>
      <w:r>
        <w:rPr>
          <w:noProof/>
        </w:rPr>
        <w:tab/>
      </w:r>
      <w:r>
        <w:rPr>
          <w:noProof/>
        </w:rPr>
        <w:fldChar w:fldCharType="begin" w:fldLock="1"/>
      </w:r>
      <w:r>
        <w:rPr>
          <w:noProof/>
        </w:rPr>
        <w:instrText xml:space="preserve"> PAGEREF _Toc152690277 \h </w:instrText>
      </w:r>
      <w:r>
        <w:rPr>
          <w:noProof/>
        </w:rPr>
      </w:r>
      <w:r>
        <w:rPr>
          <w:noProof/>
        </w:rPr>
        <w:fldChar w:fldCharType="separate"/>
      </w:r>
      <w:r>
        <w:rPr>
          <w:noProof/>
        </w:rPr>
        <w:t>29</w:t>
      </w:r>
      <w:r>
        <w:rPr>
          <w:noProof/>
        </w:rPr>
        <w:fldChar w:fldCharType="end"/>
      </w:r>
    </w:p>
    <w:p w14:paraId="0F92F8EE" w14:textId="2AD1C47C"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14.1.1.7</w:t>
      </w:r>
      <w:r>
        <w:rPr>
          <w:rFonts w:asciiTheme="minorHAnsi" w:eastAsiaTheme="minorEastAsia" w:hAnsiTheme="minorHAnsi" w:cstheme="minorBidi"/>
          <w:noProof/>
          <w:kern w:val="2"/>
          <w:sz w:val="22"/>
          <w:szCs w:val="22"/>
          <w:lang w:eastAsia="en-GB"/>
          <w14:ligatures w14:val="standardContextual"/>
        </w:rPr>
        <w:tab/>
      </w:r>
      <w:r>
        <w:rPr>
          <w:noProof/>
        </w:rPr>
        <w:t>Temporary Maximum Media Stream Bit Rate Request (TMMBR)</w:t>
      </w:r>
      <w:r>
        <w:rPr>
          <w:noProof/>
        </w:rPr>
        <w:tab/>
      </w:r>
      <w:r>
        <w:rPr>
          <w:noProof/>
        </w:rPr>
        <w:fldChar w:fldCharType="begin" w:fldLock="1"/>
      </w:r>
      <w:r>
        <w:rPr>
          <w:noProof/>
        </w:rPr>
        <w:instrText xml:space="preserve"> PAGEREF _Toc152690278 \h </w:instrText>
      </w:r>
      <w:r>
        <w:rPr>
          <w:noProof/>
        </w:rPr>
      </w:r>
      <w:r>
        <w:rPr>
          <w:noProof/>
        </w:rPr>
        <w:fldChar w:fldCharType="separate"/>
      </w:r>
      <w:r>
        <w:rPr>
          <w:noProof/>
        </w:rPr>
        <w:t>29</w:t>
      </w:r>
      <w:r>
        <w:rPr>
          <w:noProof/>
        </w:rPr>
        <w:fldChar w:fldCharType="end"/>
      </w:r>
    </w:p>
    <w:p w14:paraId="14647F4E" w14:textId="36679172"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14.1.1.8</w:t>
      </w:r>
      <w:r>
        <w:rPr>
          <w:rFonts w:asciiTheme="minorHAnsi" w:eastAsiaTheme="minorEastAsia" w:hAnsiTheme="minorHAnsi" w:cstheme="minorBidi"/>
          <w:noProof/>
          <w:kern w:val="2"/>
          <w:sz w:val="22"/>
          <w:szCs w:val="22"/>
          <w:lang w:eastAsia="en-GB"/>
          <w14:ligatures w14:val="standardContextual"/>
        </w:rPr>
        <w:tab/>
      </w:r>
      <w:r>
        <w:rPr>
          <w:noProof/>
        </w:rPr>
        <w:t>RTP retransmission</w:t>
      </w:r>
      <w:r>
        <w:rPr>
          <w:noProof/>
        </w:rPr>
        <w:tab/>
      </w:r>
      <w:r>
        <w:rPr>
          <w:noProof/>
        </w:rPr>
        <w:fldChar w:fldCharType="begin" w:fldLock="1"/>
      </w:r>
      <w:r>
        <w:rPr>
          <w:noProof/>
        </w:rPr>
        <w:instrText xml:space="preserve"> PAGEREF _Toc152690279 \h </w:instrText>
      </w:r>
      <w:r>
        <w:rPr>
          <w:noProof/>
        </w:rPr>
      </w:r>
      <w:r>
        <w:rPr>
          <w:noProof/>
        </w:rPr>
        <w:fldChar w:fldCharType="separate"/>
      </w:r>
      <w:r>
        <w:rPr>
          <w:noProof/>
        </w:rPr>
        <w:t>29</w:t>
      </w:r>
      <w:r>
        <w:rPr>
          <w:noProof/>
        </w:rPr>
        <w:fldChar w:fldCharType="end"/>
      </w:r>
    </w:p>
    <w:p w14:paraId="6E7499B1" w14:textId="012E9293"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14.2</w:t>
      </w:r>
      <w:r>
        <w:rPr>
          <w:rFonts w:asciiTheme="minorHAnsi" w:eastAsiaTheme="minorEastAsia" w:hAnsiTheme="minorHAnsi" w:cstheme="minorBidi"/>
          <w:noProof/>
          <w:kern w:val="2"/>
          <w:sz w:val="22"/>
          <w:szCs w:val="22"/>
          <w:lang w:eastAsia="en-GB"/>
          <w14:ligatures w14:val="standardContextual"/>
        </w:rPr>
        <w:tab/>
      </w:r>
      <w:r>
        <w:rPr>
          <w:noProof/>
        </w:rPr>
        <w:t>Packet-loss handling mechanisms supported in RTC endpoint</w:t>
      </w:r>
      <w:r>
        <w:rPr>
          <w:noProof/>
        </w:rPr>
        <w:tab/>
      </w:r>
      <w:r>
        <w:rPr>
          <w:noProof/>
        </w:rPr>
        <w:fldChar w:fldCharType="begin" w:fldLock="1"/>
      </w:r>
      <w:r>
        <w:rPr>
          <w:noProof/>
        </w:rPr>
        <w:instrText xml:space="preserve"> PAGEREF _Toc152690280 \h </w:instrText>
      </w:r>
      <w:r>
        <w:rPr>
          <w:noProof/>
        </w:rPr>
      </w:r>
      <w:r>
        <w:rPr>
          <w:noProof/>
        </w:rPr>
        <w:fldChar w:fldCharType="separate"/>
      </w:r>
      <w:r>
        <w:rPr>
          <w:noProof/>
        </w:rPr>
        <w:t>30</w:t>
      </w:r>
      <w:r>
        <w:rPr>
          <w:noProof/>
        </w:rPr>
        <w:fldChar w:fldCharType="end"/>
      </w:r>
    </w:p>
    <w:p w14:paraId="0A390AA6" w14:textId="50D14564"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_Toc152690281 \h </w:instrText>
      </w:r>
      <w:r>
        <w:rPr>
          <w:noProof/>
        </w:rPr>
      </w:r>
      <w:r>
        <w:rPr>
          <w:noProof/>
        </w:rPr>
        <w:fldChar w:fldCharType="separate"/>
      </w:r>
      <w:r>
        <w:rPr>
          <w:noProof/>
        </w:rPr>
        <w:t>30</w:t>
      </w:r>
      <w:r>
        <w:rPr>
          <w:noProof/>
        </w:rPr>
        <w:fldChar w:fldCharType="end"/>
      </w:r>
    </w:p>
    <w:p w14:paraId="495A32C8" w14:textId="3C1905AE"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14.2.2</w:t>
      </w:r>
      <w:r>
        <w:rPr>
          <w:rFonts w:asciiTheme="minorHAnsi" w:eastAsiaTheme="minorEastAsia"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_Toc152690282 \h </w:instrText>
      </w:r>
      <w:r>
        <w:rPr>
          <w:noProof/>
        </w:rPr>
      </w:r>
      <w:r>
        <w:rPr>
          <w:noProof/>
        </w:rPr>
        <w:fldChar w:fldCharType="separate"/>
      </w:r>
      <w:r>
        <w:rPr>
          <w:noProof/>
        </w:rPr>
        <w:t>30</w:t>
      </w:r>
      <w:r>
        <w:rPr>
          <w:noProof/>
        </w:rPr>
        <w:fldChar w:fldCharType="end"/>
      </w:r>
    </w:p>
    <w:p w14:paraId="245B1081" w14:textId="18CA2644"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_Toc152690283 \h </w:instrText>
      </w:r>
      <w:r>
        <w:rPr>
          <w:noProof/>
        </w:rPr>
      </w:r>
      <w:r>
        <w:rPr>
          <w:noProof/>
        </w:rPr>
        <w:fldChar w:fldCharType="separate"/>
      </w:r>
      <w:r>
        <w:rPr>
          <w:noProof/>
        </w:rPr>
        <w:t>30</w:t>
      </w:r>
      <w:r>
        <w:rPr>
          <w:noProof/>
        </w:rPr>
        <w:fldChar w:fldCharType="end"/>
      </w:r>
    </w:p>
    <w:p w14:paraId="5494E347" w14:textId="72B3C4E2"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14.2.2.2</w:t>
      </w:r>
      <w:r>
        <w:rPr>
          <w:rFonts w:asciiTheme="minorHAnsi" w:eastAsiaTheme="minorEastAsia" w:hAnsiTheme="minorHAnsi" w:cstheme="minorBidi"/>
          <w:noProof/>
          <w:kern w:val="2"/>
          <w:sz w:val="22"/>
          <w:szCs w:val="22"/>
          <w:lang w:eastAsia="en-GB"/>
          <w14:ligatures w14:val="standardContextual"/>
        </w:rPr>
        <w:tab/>
      </w:r>
      <w:r>
        <w:rPr>
          <w:noProof/>
        </w:rPr>
        <w:t>NACK, PLI, SLI and FIR messages</w:t>
      </w:r>
      <w:r>
        <w:rPr>
          <w:noProof/>
        </w:rPr>
        <w:tab/>
      </w:r>
      <w:r>
        <w:rPr>
          <w:noProof/>
        </w:rPr>
        <w:fldChar w:fldCharType="begin" w:fldLock="1"/>
      </w:r>
      <w:r>
        <w:rPr>
          <w:noProof/>
        </w:rPr>
        <w:instrText xml:space="preserve"> PAGEREF _Toc152690284 \h </w:instrText>
      </w:r>
      <w:r>
        <w:rPr>
          <w:noProof/>
        </w:rPr>
      </w:r>
      <w:r>
        <w:rPr>
          <w:noProof/>
        </w:rPr>
        <w:fldChar w:fldCharType="separate"/>
      </w:r>
      <w:r>
        <w:rPr>
          <w:noProof/>
        </w:rPr>
        <w:t>30</w:t>
      </w:r>
      <w:r>
        <w:rPr>
          <w:noProof/>
        </w:rPr>
        <w:fldChar w:fldCharType="end"/>
      </w:r>
    </w:p>
    <w:p w14:paraId="6EE00065" w14:textId="6A8B4877"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14.2.2.3</w:t>
      </w:r>
      <w:r>
        <w:rPr>
          <w:rFonts w:asciiTheme="minorHAnsi" w:eastAsiaTheme="minorEastAsia" w:hAnsiTheme="minorHAnsi" w:cstheme="minorBidi"/>
          <w:noProof/>
          <w:kern w:val="2"/>
          <w:sz w:val="22"/>
          <w:szCs w:val="22"/>
          <w:lang w:eastAsia="en-GB"/>
          <w14:ligatures w14:val="standardContextual"/>
        </w:rPr>
        <w:tab/>
      </w:r>
      <w:r>
        <w:rPr>
          <w:noProof/>
        </w:rPr>
        <w:t>TMMBR and TMMBN messages</w:t>
      </w:r>
      <w:r>
        <w:rPr>
          <w:noProof/>
        </w:rPr>
        <w:tab/>
      </w:r>
      <w:r>
        <w:rPr>
          <w:noProof/>
        </w:rPr>
        <w:fldChar w:fldCharType="begin" w:fldLock="1"/>
      </w:r>
      <w:r>
        <w:rPr>
          <w:noProof/>
        </w:rPr>
        <w:instrText xml:space="preserve"> PAGEREF _Toc152690285 \h </w:instrText>
      </w:r>
      <w:r>
        <w:rPr>
          <w:noProof/>
        </w:rPr>
      </w:r>
      <w:r>
        <w:rPr>
          <w:noProof/>
        </w:rPr>
        <w:fldChar w:fldCharType="separate"/>
      </w:r>
      <w:r>
        <w:rPr>
          <w:noProof/>
        </w:rPr>
        <w:t>31</w:t>
      </w:r>
      <w:r>
        <w:rPr>
          <w:noProof/>
        </w:rPr>
        <w:fldChar w:fldCharType="end"/>
      </w:r>
    </w:p>
    <w:p w14:paraId="227C0839" w14:textId="303D00BD"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14.2.2.4</w:t>
      </w:r>
      <w:r>
        <w:rPr>
          <w:rFonts w:asciiTheme="minorHAnsi" w:eastAsiaTheme="minorEastAsia" w:hAnsiTheme="minorHAnsi" w:cstheme="minorBidi"/>
          <w:noProof/>
          <w:kern w:val="2"/>
          <w:sz w:val="22"/>
          <w:szCs w:val="22"/>
          <w:lang w:eastAsia="en-GB"/>
          <w14:ligatures w14:val="standardContextual"/>
        </w:rPr>
        <w:tab/>
      </w:r>
      <w:r>
        <w:rPr>
          <w:noProof/>
        </w:rPr>
        <w:t>RTP retransmission</w:t>
      </w:r>
      <w:r>
        <w:rPr>
          <w:noProof/>
        </w:rPr>
        <w:tab/>
      </w:r>
      <w:r>
        <w:rPr>
          <w:noProof/>
        </w:rPr>
        <w:fldChar w:fldCharType="begin" w:fldLock="1"/>
      </w:r>
      <w:r>
        <w:rPr>
          <w:noProof/>
        </w:rPr>
        <w:instrText xml:space="preserve"> PAGEREF _Toc152690286 \h </w:instrText>
      </w:r>
      <w:r>
        <w:rPr>
          <w:noProof/>
        </w:rPr>
      </w:r>
      <w:r>
        <w:rPr>
          <w:noProof/>
        </w:rPr>
        <w:fldChar w:fldCharType="separate"/>
      </w:r>
      <w:r>
        <w:rPr>
          <w:noProof/>
        </w:rPr>
        <w:t>31</w:t>
      </w:r>
      <w:r>
        <w:rPr>
          <w:noProof/>
        </w:rPr>
        <w:fldChar w:fldCharType="end"/>
      </w:r>
    </w:p>
    <w:p w14:paraId="0B542AFB" w14:textId="6DEA07E9"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15</w:t>
      </w:r>
      <w:r>
        <w:rPr>
          <w:rFonts w:asciiTheme="minorHAnsi" w:eastAsiaTheme="minorEastAsia" w:hAnsiTheme="minorHAnsi" w:cstheme="minorBidi"/>
          <w:noProof/>
          <w:kern w:val="2"/>
          <w:szCs w:val="22"/>
          <w:lang w:eastAsia="en-GB"/>
          <w14:ligatures w14:val="standardContextual"/>
        </w:rPr>
        <w:tab/>
      </w:r>
      <w:r>
        <w:rPr>
          <w:noProof/>
        </w:rPr>
        <w:t>RTC QoE metric reporting protocol</w:t>
      </w:r>
      <w:r>
        <w:rPr>
          <w:noProof/>
        </w:rPr>
        <w:tab/>
      </w:r>
      <w:r>
        <w:rPr>
          <w:noProof/>
        </w:rPr>
        <w:fldChar w:fldCharType="begin" w:fldLock="1"/>
      </w:r>
      <w:r>
        <w:rPr>
          <w:noProof/>
        </w:rPr>
        <w:instrText xml:space="preserve"> PAGEREF _Toc152690287 \h </w:instrText>
      </w:r>
      <w:r>
        <w:rPr>
          <w:noProof/>
        </w:rPr>
      </w:r>
      <w:r>
        <w:rPr>
          <w:noProof/>
        </w:rPr>
        <w:fldChar w:fldCharType="separate"/>
      </w:r>
      <w:r>
        <w:rPr>
          <w:noProof/>
        </w:rPr>
        <w:t>31</w:t>
      </w:r>
      <w:r>
        <w:rPr>
          <w:noProof/>
        </w:rPr>
        <w:fldChar w:fldCharType="end"/>
      </w:r>
    </w:p>
    <w:p w14:paraId="3701A278" w14:textId="73DDD0CB"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_Toc152690288 \h </w:instrText>
      </w:r>
      <w:r>
        <w:rPr>
          <w:noProof/>
        </w:rPr>
      </w:r>
      <w:r>
        <w:rPr>
          <w:noProof/>
        </w:rPr>
        <w:fldChar w:fldCharType="separate"/>
      </w:r>
      <w:r>
        <w:rPr>
          <w:noProof/>
        </w:rPr>
        <w:t>31</w:t>
      </w:r>
      <w:r>
        <w:rPr>
          <w:noProof/>
        </w:rPr>
        <w:fldChar w:fldCharType="end"/>
      </w:r>
    </w:p>
    <w:p w14:paraId="54C2B3C7" w14:textId="2EB22EEF"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15.2</w:t>
      </w:r>
      <w:r>
        <w:rPr>
          <w:rFonts w:asciiTheme="minorHAnsi" w:eastAsiaTheme="minorEastAsia" w:hAnsiTheme="minorHAnsi" w:cstheme="minorBidi"/>
          <w:noProof/>
          <w:kern w:val="2"/>
          <w:sz w:val="22"/>
          <w:szCs w:val="22"/>
          <w:lang w:eastAsia="en-GB"/>
          <w14:ligatures w14:val="standardContextual"/>
        </w:rPr>
        <w:tab/>
      </w:r>
      <w:r>
        <w:rPr>
          <w:noProof/>
        </w:rPr>
        <w:t>Quality of Experience metrics definition</w:t>
      </w:r>
      <w:r>
        <w:rPr>
          <w:noProof/>
        </w:rPr>
        <w:tab/>
      </w:r>
      <w:r>
        <w:rPr>
          <w:noProof/>
        </w:rPr>
        <w:fldChar w:fldCharType="begin" w:fldLock="1"/>
      </w:r>
      <w:r>
        <w:rPr>
          <w:noProof/>
        </w:rPr>
        <w:instrText xml:space="preserve"> PAGEREF _Toc152690289 \h </w:instrText>
      </w:r>
      <w:r>
        <w:rPr>
          <w:noProof/>
        </w:rPr>
      </w:r>
      <w:r>
        <w:rPr>
          <w:noProof/>
        </w:rPr>
        <w:fldChar w:fldCharType="separate"/>
      </w:r>
      <w:r>
        <w:rPr>
          <w:noProof/>
        </w:rPr>
        <w:t>31</w:t>
      </w:r>
      <w:r>
        <w:rPr>
          <w:noProof/>
        </w:rPr>
        <w:fldChar w:fldCharType="end"/>
      </w:r>
    </w:p>
    <w:p w14:paraId="4C77BF7F" w14:textId="61AC1E56"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_Toc152690290 \h </w:instrText>
      </w:r>
      <w:r>
        <w:rPr>
          <w:noProof/>
        </w:rPr>
      </w:r>
      <w:r>
        <w:rPr>
          <w:noProof/>
        </w:rPr>
        <w:fldChar w:fldCharType="separate"/>
      </w:r>
      <w:r>
        <w:rPr>
          <w:noProof/>
        </w:rPr>
        <w:t>31</w:t>
      </w:r>
      <w:r>
        <w:rPr>
          <w:noProof/>
        </w:rPr>
        <w:fldChar w:fldCharType="end"/>
      </w:r>
    </w:p>
    <w:p w14:paraId="28FA3BB0" w14:textId="11ACEE51"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15.2.2</w:t>
      </w:r>
      <w:r>
        <w:rPr>
          <w:rFonts w:asciiTheme="minorHAnsi" w:eastAsiaTheme="minorEastAsia" w:hAnsiTheme="minorHAnsi" w:cstheme="minorBidi"/>
          <w:noProof/>
          <w:kern w:val="2"/>
          <w:sz w:val="22"/>
          <w:szCs w:val="22"/>
          <w:lang w:eastAsia="en-GB"/>
          <w14:ligatures w14:val="standardContextual"/>
        </w:rPr>
        <w:tab/>
      </w:r>
      <w:r>
        <w:rPr>
          <w:noProof/>
        </w:rPr>
        <w:t>Corruption duration metric</w:t>
      </w:r>
      <w:r>
        <w:rPr>
          <w:noProof/>
        </w:rPr>
        <w:tab/>
      </w:r>
      <w:r>
        <w:rPr>
          <w:noProof/>
        </w:rPr>
        <w:fldChar w:fldCharType="begin" w:fldLock="1"/>
      </w:r>
      <w:r>
        <w:rPr>
          <w:noProof/>
        </w:rPr>
        <w:instrText xml:space="preserve"> PAGEREF _Toc152690291 \h </w:instrText>
      </w:r>
      <w:r>
        <w:rPr>
          <w:noProof/>
        </w:rPr>
      </w:r>
      <w:r>
        <w:rPr>
          <w:noProof/>
        </w:rPr>
        <w:fldChar w:fldCharType="separate"/>
      </w:r>
      <w:r>
        <w:rPr>
          <w:noProof/>
        </w:rPr>
        <w:t>32</w:t>
      </w:r>
      <w:r>
        <w:rPr>
          <w:noProof/>
        </w:rPr>
        <w:fldChar w:fldCharType="end"/>
      </w:r>
    </w:p>
    <w:p w14:paraId="22D08C88" w14:textId="09B74CFA"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15.2.3</w:t>
      </w:r>
      <w:r>
        <w:rPr>
          <w:rFonts w:asciiTheme="minorHAnsi" w:eastAsiaTheme="minorEastAsia" w:hAnsiTheme="minorHAnsi" w:cstheme="minorBidi"/>
          <w:noProof/>
          <w:kern w:val="2"/>
          <w:sz w:val="22"/>
          <w:szCs w:val="22"/>
          <w:lang w:eastAsia="en-GB"/>
          <w14:ligatures w14:val="standardContextual"/>
        </w:rPr>
        <w:tab/>
      </w:r>
      <w:r>
        <w:rPr>
          <w:noProof/>
        </w:rPr>
        <w:t>Successive loss of RTP packets</w:t>
      </w:r>
      <w:r>
        <w:rPr>
          <w:noProof/>
        </w:rPr>
        <w:tab/>
      </w:r>
      <w:r>
        <w:rPr>
          <w:noProof/>
        </w:rPr>
        <w:fldChar w:fldCharType="begin" w:fldLock="1"/>
      </w:r>
      <w:r>
        <w:rPr>
          <w:noProof/>
        </w:rPr>
        <w:instrText xml:space="preserve"> PAGEREF _Toc152690292 \h </w:instrText>
      </w:r>
      <w:r>
        <w:rPr>
          <w:noProof/>
        </w:rPr>
      </w:r>
      <w:r>
        <w:rPr>
          <w:noProof/>
        </w:rPr>
        <w:fldChar w:fldCharType="separate"/>
      </w:r>
      <w:r>
        <w:rPr>
          <w:noProof/>
        </w:rPr>
        <w:t>32</w:t>
      </w:r>
      <w:r>
        <w:rPr>
          <w:noProof/>
        </w:rPr>
        <w:fldChar w:fldCharType="end"/>
      </w:r>
    </w:p>
    <w:p w14:paraId="35ABFCB9" w14:textId="131FD018"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15.2.4</w:t>
      </w:r>
      <w:r>
        <w:rPr>
          <w:rFonts w:asciiTheme="minorHAnsi" w:eastAsiaTheme="minorEastAsia" w:hAnsiTheme="minorHAnsi" w:cstheme="minorBidi"/>
          <w:noProof/>
          <w:kern w:val="2"/>
          <w:sz w:val="22"/>
          <w:szCs w:val="22"/>
          <w:lang w:eastAsia="en-GB"/>
          <w14:ligatures w14:val="standardContextual"/>
        </w:rPr>
        <w:tab/>
      </w:r>
      <w:r>
        <w:rPr>
          <w:noProof/>
        </w:rPr>
        <w:t>Frame rate</w:t>
      </w:r>
      <w:r>
        <w:rPr>
          <w:noProof/>
        </w:rPr>
        <w:tab/>
      </w:r>
      <w:r>
        <w:rPr>
          <w:noProof/>
        </w:rPr>
        <w:fldChar w:fldCharType="begin" w:fldLock="1"/>
      </w:r>
      <w:r>
        <w:rPr>
          <w:noProof/>
        </w:rPr>
        <w:instrText xml:space="preserve"> PAGEREF _Toc152690293 \h </w:instrText>
      </w:r>
      <w:r>
        <w:rPr>
          <w:noProof/>
        </w:rPr>
      </w:r>
      <w:r>
        <w:rPr>
          <w:noProof/>
        </w:rPr>
        <w:fldChar w:fldCharType="separate"/>
      </w:r>
      <w:r>
        <w:rPr>
          <w:noProof/>
        </w:rPr>
        <w:t>33</w:t>
      </w:r>
      <w:r>
        <w:rPr>
          <w:noProof/>
        </w:rPr>
        <w:fldChar w:fldCharType="end"/>
      </w:r>
    </w:p>
    <w:p w14:paraId="220B0B58" w14:textId="469B50D2"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15.2.5</w:t>
      </w:r>
      <w:r>
        <w:rPr>
          <w:rFonts w:asciiTheme="minorHAnsi" w:eastAsiaTheme="minorEastAsia" w:hAnsiTheme="minorHAnsi" w:cstheme="minorBidi"/>
          <w:noProof/>
          <w:kern w:val="2"/>
          <w:sz w:val="22"/>
          <w:szCs w:val="22"/>
          <w:lang w:eastAsia="en-GB"/>
          <w14:ligatures w14:val="standardContextual"/>
        </w:rPr>
        <w:tab/>
      </w:r>
      <w:r>
        <w:rPr>
          <w:noProof/>
        </w:rPr>
        <w:t>Jitter duration</w:t>
      </w:r>
      <w:r>
        <w:rPr>
          <w:noProof/>
        </w:rPr>
        <w:tab/>
      </w:r>
      <w:r>
        <w:rPr>
          <w:noProof/>
        </w:rPr>
        <w:fldChar w:fldCharType="begin" w:fldLock="1"/>
      </w:r>
      <w:r>
        <w:rPr>
          <w:noProof/>
        </w:rPr>
        <w:instrText xml:space="preserve"> PAGEREF _Toc152690294 \h </w:instrText>
      </w:r>
      <w:r>
        <w:rPr>
          <w:noProof/>
        </w:rPr>
      </w:r>
      <w:r>
        <w:rPr>
          <w:noProof/>
        </w:rPr>
        <w:fldChar w:fldCharType="separate"/>
      </w:r>
      <w:r>
        <w:rPr>
          <w:noProof/>
        </w:rPr>
        <w:t>33</w:t>
      </w:r>
      <w:r>
        <w:rPr>
          <w:noProof/>
        </w:rPr>
        <w:fldChar w:fldCharType="end"/>
      </w:r>
    </w:p>
    <w:p w14:paraId="1CBEE30C" w14:textId="0B49AA2D"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15.2.6</w:t>
      </w:r>
      <w:r>
        <w:rPr>
          <w:rFonts w:asciiTheme="minorHAnsi" w:eastAsiaTheme="minorEastAsia" w:hAnsiTheme="minorHAnsi" w:cstheme="minorBidi"/>
          <w:noProof/>
          <w:kern w:val="2"/>
          <w:sz w:val="22"/>
          <w:szCs w:val="22"/>
          <w:lang w:eastAsia="en-GB"/>
          <w14:ligatures w14:val="standardContextual"/>
        </w:rPr>
        <w:tab/>
      </w:r>
      <w:r>
        <w:rPr>
          <w:noProof/>
        </w:rPr>
        <w:t>Sync loss duration</w:t>
      </w:r>
      <w:r>
        <w:rPr>
          <w:noProof/>
        </w:rPr>
        <w:tab/>
      </w:r>
      <w:r>
        <w:rPr>
          <w:noProof/>
        </w:rPr>
        <w:fldChar w:fldCharType="begin" w:fldLock="1"/>
      </w:r>
      <w:r>
        <w:rPr>
          <w:noProof/>
        </w:rPr>
        <w:instrText xml:space="preserve"> PAGEREF _Toc152690295 \h </w:instrText>
      </w:r>
      <w:r>
        <w:rPr>
          <w:noProof/>
        </w:rPr>
      </w:r>
      <w:r>
        <w:rPr>
          <w:noProof/>
        </w:rPr>
        <w:fldChar w:fldCharType="separate"/>
      </w:r>
      <w:r>
        <w:rPr>
          <w:noProof/>
        </w:rPr>
        <w:t>34</w:t>
      </w:r>
      <w:r>
        <w:rPr>
          <w:noProof/>
        </w:rPr>
        <w:fldChar w:fldCharType="end"/>
      </w:r>
    </w:p>
    <w:p w14:paraId="6219000D" w14:textId="0D5A3572"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15.2.7</w:t>
      </w:r>
      <w:r>
        <w:rPr>
          <w:rFonts w:asciiTheme="minorHAnsi" w:eastAsiaTheme="minorEastAsia" w:hAnsiTheme="minorHAnsi" w:cstheme="minorBidi"/>
          <w:noProof/>
          <w:kern w:val="2"/>
          <w:sz w:val="22"/>
          <w:szCs w:val="22"/>
          <w:lang w:eastAsia="en-GB"/>
          <w14:ligatures w14:val="standardContextual"/>
        </w:rPr>
        <w:tab/>
      </w:r>
      <w:r>
        <w:rPr>
          <w:noProof/>
        </w:rPr>
        <w:t>Round-trip time</w:t>
      </w:r>
      <w:r>
        <w:rPr>
          <w:noProof/>
        </w:rPr>
        <w:tab/>
      </w:r>
      <w:r>
        <w:rPr>
          <w:noProof/>
        </w:rPr>
        <w:fldChar w:fldCharType="begin" w:fldLock="1"/>
      </w:r>
      <w:r>
        <w:rPr>
          <w:noProof/>
        </w:rPr>
        <w:instrText xml:space="preserve"> PAGEREF _Toc152690296 \h </w:instrText>
      </w:r>
      <w:r>
        <w:rPr>
          <w:noProof/>
        </w:rPr>
      </w:r>
      <w:r>
        <w:rPr>
          <w:noProof/>
        </w:rPr>
        <w:fldChar w:fldCharType="separate"/>
      </w:r>
      <w:r>
        <w:rPr>
          <w:noProof/>
        </w:rPr>
        <w:t>34</w:t>
      </w:r>
      <w:r>
        <w:rPr>
          <w:noProof/>
        </w:rPr>
        <w:fldChar w:fldCharType="end"/>
      </w:r>
    </w:p>
    <w:p w14:paraId="7423D181" w14:textId="0D8C0C63"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15.2.8</w:t>
      </w:r>
      <w:r>
        <w:rPr>
          <w:rFonts w:asciiTheme="minorHAnsi" w:eastAsiaTheme="minorEastAsia" w:hAnsiTheme="minorHAnsi" w:cstheme="minorBidi"/>
          <w:noProof/>
          <w:kern w:val="2"/>
          <w:sz w:val="22"/>
          <w:szCs w:val="22"/>
          <w:lang w:eastAsia="en-GB"/>
          <w14:ligatures w14:val="standardContextual"/>
        </w:rPr>
        <w:tab/>
      </w:r>
      <w:r>
        <w:rPr>
          <w:noProof/>
        </w:rPr>
        <w:t>Average codec bitrate</w:t>
      </w:r>
      <w:r>
        <w:rPr>
          <w:noProof/>
        </w:rPr>
        <w:tab/>
      </w:r>
      <w:r>
        <w:rPr>
          <w:noProof/>
        </w:rPr>
        <w:fldChar w:fldCharType="begin" w:fldLock="1"/>
      </w:r>
      <w:r>
        <w:rPr>
          <w:noProof/>
        </w:rPr>
        <w:instrText xml:space="preserve"> PAGEREF _Toc152690297 \h </w:instrText>
      </w:r>
      <w:r>
        <w:rPr>
          <w:noProof/>
        </w:rPr>
      </w:r>
      <w:r>
        <w:rPr>
          <w:noProof/>
        </w:rPr>
        <w:fldChar w:fldCharType="separate"/>
      </w:r>
      <w:r>
        <w:rPr>
          <w:noProof/>
        </w:rPr>
        <w:t>35</w:t>
      </w:r>
      <w:r>
        <w:rPr>
          <w:noProof/>
        </w:rPr>
        <w:fldChar w:fldCharType="end"/>
      </w:r>
    </w:p>
    <w:p w14:paraId="1D293974" w14:textId="4FC077FB"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15.3</w:t>
      </w:r>
      <w:r>
        <w:rPr>
          <w:rFonts w:asciiTheme="minorHAnsi" w:eastAsiaTheme="minorEastAsia" w:hAnsiTheme="minorHAnsi" w:cstheme="minorBidi"/>
          <w:noProof/>
          <w:kern w:val="2"/>
          <w:sz w:val="22"/>
          <w:szCs w:val="22"/>
          <w:lang w:eastAsia="en-GB"/>
          <w14:ligatures w14:val="standardContextual"/>
        </w:rPr>
        <w:tab/>
      </w:r>
      <w:r>
        <w:rPr>
          <w:noProof/>
        </w:rPr>
        <w:t>Quality metrics reporting protocol</w:t>
      </w:r>
      <w:r>
        <w:rPr>
          <w:noProof/>
        </w:rPr>
        <w:tab/>
      </w:r>
      <w:r>
        <w:rPr>
          <w:noProof/>
        </w:rPr>
        <w:fldChar w:fldCharType="begin" w:fldLock="1"/>
      </w:r>
      <w:r>
        <w:rPr>
          <w:noProof/>
        </w:rPr>
        <w:instrText xml:space="preserve"> PAGEREF _Toc152690298 \h </w:instrText>
      </w:r>
      <w:r>
        <w:rPr>
          <w:noProof/>
        </w:rPr>
      </w:r>
      <w:r>
        <w:rPr>
          <w:noProof/>
        </w:rPr>
        <w:fldChar w:fldCharType="separate"/>
      </w:r>
      <w:r>
        <w:rPr>
          <w:noProof/>
        </w:rPr>
        <w:t>35</w:t>
      </w:r>
      <w:r>
        <w:rPr>
          <w:noProof/>
        </w:rPr>
        <w:fldChar w:fldCharType="end"/>
      </w:r>
    </w:p>
    <w:p w14:paraId="518DC6B8" w14:textId="394CCE69"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_Toc152690299 \h </w:instrText>
      </w:r>
      <w:r>
        <w:rPr>
          <w:noProof/>
        </w:rPr>
      </w:r>
      <w:r>
        <w:rPr>
          <w:noProof/>
        </w:rPr>
        <w:fldChar w:fldCharType="separate"/>
      </w:r>
      <w:r>
        <w:rPr>
          <w:noProof/>
        </w:rPr>
        <w:t>35</w:t>
      </w:r>
      <w:r>
        <w:rPr>
          <w:noProof/>
        </w:rPr>
        <w:fldChar w:fldCharType="end"/>
      </w:r>
    </w:p>
    <w:p w14:paraId="470D67CC" w14:textId="610D209A"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15.3.2</w:t>
      </w:r>
      <w:r>
        <w:rPr>
          <w:rFonts w:asciiTheme="minorHAnsi" w:eastAsiaTheme="minorEastAsia" w:hAnsiTheme="minorHAnsi" w:cstheme="minorBidi"/>
          <w:noProof/>
          <w:kern w:val="2"/>
          <w:sz w:val="22"/>
          <w:szCs w:val="22"/>
          <w:lang w:eastAsia="en-GB"/>
          <w14:ligatures w14:val="standardContextual"/>
        </w:rPr>
        <w:tab/>
      </w:r>
      <w:r>
        <w:rPr>
          <w:noProof/>
        </w:rPr>
        <w:t>Report format</w:t>
      </w:r>
      <w:r>
        <w:rPr>
          <w:noProof/>
        </w:rPr>
        <w:tab/>
      </w:r>
      <w:r>
        <w:rPr>
          <w:noProof/>
        </w:rPr>
        <w:fldChar w:fldCharType="begin" w:fldLock="1"/>
      </w:r>
      <w:r>
        <w:rPr>
          <w:noProof/>
        </w:rPr>
        <w:instrText xml:space="preserve"> PAGEREF _Toc152690300 \h </w:instrText>
      </w:r>
      <w:r>
        <w:rPr>
          <w:noProof/>
        </w:rPr>
      </w:r>
      <w:r>
        <w:rPr>
          <w:noProof/>
        </w:rPr>
        <w:fldChar w:fldCharType="separate"/>
      </w:r>
      <w:r>
        <w:rPr>
          <w:noProof/>
        </w:rPr>
        <w:t>35</w:t>
      </w:r>
      <w:r>
        <w:rPr>
          <w:noProof/>
        </w:rPr>
        <w:fldChar w:fldCharType="end"/>
      </w:r>
    </w:p>
    <w:p w14:paraId="6853C69D" w14:textId="71CC7206"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15.3.3</w:t>
      </w:r>
      <w:r>
        <w:rPr>
          <w:rFonts w:asciiTheme="minorHAnsi" w:eastAsiaTheme="minorEastAsia" w:hAnsiTheme="minorHAnsi" w:cstheme="minorBidi"/>
          <w:noProof/>
          <w:kern w:val="2"/>
          <w:sz w:val="22"/>
          <w:szCs w:val="22"/>
          <w:lang w:eastAsia="en-GB"/>
          <w14:ligatures w14:val="standardContextual"/>
        </w:rPr>
        <w:tab/>
      </w:r>
      <w:r>
        <w:rPr>
          <w:noProof/>
        </w:rPr>
        <w:t>Reporting protocol</w:t>
      </w:r>
      <w:r>
        <w:rPr>
          <w:noProof/>
        </w:rPr>
        <w:tab/>
      </w:r>
      <w:r>
        <w:rPr>
          <w:noProof/>
        </w:rPr>
        <w:fldChar w:fldCharType="begin" w:fldLock="1"/>
      </w:r>
      <w:r>
        <w:rPr>
          <w:noProof/>
        </w:rPr>
        <w:instrText xml:space="preserve"> PAGEREF _Toc152690301 \h </w:instrText>
      </w:r>
      <w:r>
        <w:rPr>
          <w:noProof/>
        </w:rPr>
      </w:r>
      <w:r>
        <w:rPr>
          <w:noProof/>
        </w:rPr>
        <w:fldChar w:fldCharType="separate"/>
      </w:r>
      <w:r>
        <w:rPr>
          <w:noProof/>
        </w:rPr>
        <w:t>37</w:t>
      </w:r>
      <w:r>
        <w:rPr>
          <w:noProof/>
        </w:rPr>
        <w:fldChar w:fldCharType="end"/>
      </w:r>
    </w:p>
    <w:p w14:paraId="70F75624" w14:textId="100BA4D7" w:rsidR="00811DAE" w:rsidRDefault="00811DAE" w:rsidP="00811DA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r>
      <w:r>
        <w:rPr>
          <w:noProof/>
          <w:lang w:eastAsia="ko-KR"/>
        </w:rPr>
        <w:t>RTC client</w:t>
      </w:r>
      <w:r>
        <w:rPr>
          <w:noProof/>
        </w:rPr>
        <w:t xml:space="preserve"> in terminal</w:t>
      </w:r>
      <w:r>
        <w:rPr>
          <w:noProof/>
        </w:rPr>
        <w:tab/>
      </w:r>
      <w:r>
        <w:rPr>
          <w:noProof/>
        </w:rPr>
        <w:fldChar w:fldCharType="begin" w:fldLock="1"/>
      </w:r>
      <w:r>
        <w:rPr>
          <w:noProof/>
        </w:rPr>
        <w:instrText xml:space="preserve"> PAGEREF _Toc152690302 \h </w:instrText>
      </w:r>
      <w:r>
        <w:rPr>
          <w:noProof/>
        </w:rPr>
      </w:r>
      <w:r>
        <w:rPr>
          <w:noProof/>
        </w:rPr>
        <w:fldChar w:fldCharType="separate"/>
      </w:r>
      <w:r>
        <w:rPr>
          <w:noProof/>
        </w:rPr>
        <w:t>39</w:t>
      </w:r>
      <w:r>
        <w:rPr>
          <w:noProof/>
        </w:rPr>
        <w:fldChar w:fldCharType="end"/>
      </w:r>
    </w:p>
    <w:p w14:paraId="5BB08C80" w14:textId="63C506FE"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Overview of high-level RTC architecture</w:t>
      </w:r>
      <w:r>
        <w:rPr>
          <w:noProof/>
        </w:rPr>
        <w:tab/>
      </w:r>
      <w:r>
        <w:rPr>
          <w:noProof/>
        </w:rPr>
        <w:fldChar w:fldCharType="begin" w:fldLock="1"/>
      </w:r>
      <w:r>
        <w:rPr>
          <w:noProof/>
        </w:rPr>
        <w:instrText xml:space="preserve"> PAGEREF _Toc152690303 \h </w:instrText>
      </w:r>
      <w:r>
        <w:rPr>
          <w:noProof/>
        </w:rPr>
      </w:r>
      <w:r>
        <w:rPr>
          <w:noProof/>
        </w:rPr>
        <w:fldChar w:fldCharType="separate"/>
      </w:r>
      <w:r>
        <w:rPr>
          <w:noProof/>
        </w:rPr>
        <w:t>39</w:t>
      </w:r>
      <w:r>
        <w:rPr>
          <w:noProof/>
        </w:rPr>
        <w:fldChar w:fldCharType="end"/>
      </w:r>
    </w:p>
    <w:p w14:paraId="1F0AFA38" w14:textId="02E6A24B"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Reference RTC endpoint model</w:t>
      </w:r>
      <w:r>
        <w:rPr>
          <w:noProof/>
        </w:rPr>
        <w:tab/>
      </w:r>
      <w:r>
        <w:rPr>
          <w:noProof/>
        </w:rPr>
        <w:fldChar w:fldCharType="begin" w:fldLock="1"/>
      </w:r>
      <w:r>
        <w:rPr>
          <w:noProof/>
        </w:rPr>
        <w:instrText xml:space="preserve"> PAGEREF _Toc152690304 \h </w:instrText>
      </w:r>
      <w:r>
        <w:rPr>
          <w:noProof/>
        </w:rPr>
      </w:r>
      <w:r>
        <w:rPr>
          <w:noProof/>
        </w:rPr>
        <w:fldChar w:fldCharType="separate"/>
      </w:r>
      <w:r>
        <w:rPr>
          <w:noProof/>
        </w:rPr>
        <w:t>39</w:t>
      </w:r>
      <w:r>
        <w:rPr>
          <w:noProof/>
        </w:rPr>
        <w:fldChar w:fldCharType="end"/>
      </w:r>
    </w:p>
    <w:p w14:paraId="032E0985" w14:textId="52633348"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Audio</w:t>
      </w:r>
      <w:r>
        <w:rPr>
          <w:noProof/>
        </w:rPr>
        <w:tab/>
      </w:r>
      <w:r>
        <w:rPr>
          <w:noProof/>
        </w:rPr>
        <w:fldChar w:fldCharType="begin" w:fldLock="1"/>
      </w:r>
      <w:r>
        <w:rPr>
          <w:noProof/>
        </w:rPr>
        <w:instrText xml:space="preserve"> PAGEREF _Toc152690305 \h </w:instrText>
      </w:r>
      <w:r>
        <w:rPr>
          <w:noProof/>
        </w:rPr>
      </w:r>
      <w:r>
        <w:rPr>
          <w:noProof/>
        </w:rPr>
        <w:fldChar w:fldCharType="separate"/>
      </w:r>
      <w:r>
        <w:rPr>
          <w:noProof/>
        </w:rPr>
        <w:t>41</w:t>
      </w:r>
      <w:r>
        <w:rPr>
          <w:noProof/>
        </w:rPr>
        <w:fldChar w:fldCharType="end"/>
      </w:r>
    </w:p>
    <w:p w14:paraId="182FD842" w14:textId="0FF70412"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A.2.1.2</w:t>
      </w:r>
      <w:r>
        <w:rPr>
          <w:rFonts w:asciiTheme="minorHAnsi" w:eastAsiaTheme="minorEastAsia" w:hAnsiTheme="minorHAnsi" w:cstheme="minorBidi"/>
          <w:noProof/>
          <w:kern w:val="2"/>
          <w:sz w:val="22"/>
          <w:szCs w:val="22"/>
          <w:lang w:eastAsia="en-GB"/>
          <w14:ligatures w14:val="standardContextual"/>
        </w:rPr>
        <w:tab/>
      </w:r>
      <w:r>
        <w:rPr>
          <w:noProof/>
        </w:rPr>
        <w:t>Microphone</w:t>
      </w:r>
      <w:r>
        <w:rPr>
          <w:noProof/>
        </w:rPr>
        <w:tab/>
      </w:r>
      <w:r>
        <w:rPr>
          <w:noProof/>
        </w:rPr>
        <w:fldChar w:fldCharType="begin" w:fldLock="1"/>
      </w:r>
      <w:r>
        <w:rPr>
          <w:noProof/>
        </w:rPr>
        <w:instrText xml:space="preserve"> PAGEREF _Toc152690306 \h </w:instrText>
      </w:r>
      <w:r>
        <w:rPr>
          <w:noProof/>
        </w:rPr>
      </w:r>
      <w:r>
        <w:rPr>
          <w:noProof/>
        </w:rPr>
        <w:fldChar w:fldCharType="separate"/>
      </w:r>
      <w:r>
        <w:rPr>
          <w:noProof/>
        </w:rPr>
        <w:t>41</w:t>
      </w:r>
      <w:r>
        <w:rPr>
          <w:noProof/>
        </w:rPr>
        <w:fldChar w:fldCharType="end"/>
      </w:r>
    </w:p>
    <w:p w14:paraId="7E882482" w14:textId="6678A4B3"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A.2.1.2</w:t>
      </w:r>
      <w:r>
        <w:rPr>
          <w:rFonts w:asciiTheme="minorHAnsi" w:eastAsiaTheme="minorEastAsia" w:hAnsiTheme="minorHAnsi" w:cstheme="minorBidi"/>
          <w:noProof/>
          <w:kern w:val="2"/>
          <w:sz w:val="22"/>
          <w:szCs w:val="22"/>
          <w:lang w:eastAsia="en-GB"/>
          <w14:ligatures w14:val="standardContextual"/>
        </w:rPr>
        <w:tab/>
      </w:r>
      <w:r>
        <w:rPr>
          <w:noProof/>
        </w:rPr>
        <w:t>Pre/post-processor</w:t>
      </w:r>
      <w:r>
        <w:rPr>
          <w:noProof/>
        </w:rPr>
        <w:tab/>
      </w:r>
      <w:r>
        <w:rPr>
          <w:noProof/>
        </w:rPr>
        <w:fldChar w:fldCharType="begin" w:fldLock="1"/>
      </w:r>
      <w:r>
        <w:rPr>
          <w:noProof/>
        </w:rPr>
        <w:instrText xml:space="preserve"> PAGEREF _Toc152690307 \h </w:instrText>
      </w:r>
      <w:r>
        <w:rPr>
          <w:noProof/>
        </w:rPr>
      </w:r>
      <w:r>
        <w:rPr>
          <w:noProof/>
        </w:rPr>
        <w:fldChar w:fldCharType="separate"/>
      </w:r>
      <w:r>
        <w:rPr>
          <w:noProof/>
        </w:rPr>
        <w:t>42</w:t>
      </w:r>
      <w:r>
        <w:rPr>
          <w:noProof/>
        </w:rPr>
        <w:fldChar w:fldCharType="end"/>
      </w:r>
    </w:p>
    <w:p w14:paraId="47ED797A" w14:textId="4F6ADD96"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A.2.1.3</w:t>
      </w:r>
      <w:r>
        <w:rPr>
          <w:rFonts w:asciiTheme="minorHAnsi" w:eastAsiaTheme="minorEastAsia" w:hAnsiTheme="minorHAnsi" w:cstheme="minorBidi"/>
          <w:noProof/>
          <w:kern w:val="2"/>
          <w:sz w:val="22"/>
          <w:szCs w:val="22"/>
          <w:lang w:eastAsia="en-GB"/>
          <w14:ligatures w14:val="standardContextual"/>
        </w:rPr>
        <w:tab/>
      </w:r>
      <w:r>
        <w:rPr>
          <w:noProof/>
        </w:rPr>
        <w:t>Codec</w:t>
      </w:r>
      <w:r>
        <w:rPr>
          <w:noProof/>
        </w:rPr>
        <w:tab/>
      </w:r>
      <w:r>
        <w:rPr>
          <w:noProof/>
        </w:rPr>
        <w:fldChar w:fldCharType="begin" w:fldLock="1"/>
      </w:r>
      <w:r>
        <w:rPr>
          <w:noProof/>
        </w:rPr>
        <w:instrText xml:space="preserve"> PAGEREF _Toc152690308 \h </w:instrText>
      </w:r>
      <w:r>
        <w:rPr>
          <w:noProof/>
        </w:rPr>
      </w:r>
      <w:r>
        <w:rPr>
          <w:noProof/>
        </w:rPr>
        <w:fldChar w:fldCharType="separate"/>
      </w:r>
      <w:r>
        <w:rPr>
          <w:noProof/>
        </w:rPr>
        <w:t>42</w:t>
      </w:r>
      <w:r>
        <w:rPr>
          <w:noProof/>
        </w:rPr>
        <w:fldChar w:fldCharType="end"/>
      </w:r>
    </w:p>
    <w:p w14:paraId="7C5A06AC" w14:textId="2A89068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_Toc152690309 \h </w:instrText>
      </w:r>
      <w:r>
        <w:rPr>
          <w:noProof/>
        </w:rPr>
      </w:r>
      <w:r>
        <w:rPr>
          <w:noProof/>
        </w:rPr>
        <w:fldChar w:fldCharType="separate"/>
      </w:r>
      <w:r>
        <w:rPr>
          <w:noProof/>
        </w:rPr>
        <w:t>42</w:t>
      </w:r>
      <w:r>
        <w:rPr>
          <w:noProof/>
        </w:rPr>
        <w:fldChar w:fldCharType="end"/>
      </w:r>
    </w:p>
    <w:p w14:paraId="24BEEE05" w14:textId="5CA231BC"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A.2.2.1</w:t>
      </w:r>
      <w:r>
        <w:rPr>
          <w:rFonts w:asciiTheme="minorHAnsi" w:eastAsiaTheme="minorEastAsia" w:hAnsiTheme="minorHAnsi" w:cstheme="minorBidi"/>
          <w:noProof/>
          <w:kern w:val="2"/>
          <w:sz w:val="22"/>
          <w:szCs w:val="22"/>
          <w:lang w:eastAsia="en-GB"/>
          <w14:ligatures w14:val="standardContextual"/>
        </w:rPr>
        <w:tab/>
      </w:r>
      <w:r>
        <w:rPr>
          <w:noProof/>
        </w:rPr>
        <w:t>Camera</w:t>
      </w:r>
      <w:r>
        <w:rPr>
          <w:noProof/>
        </w:rPr>
        <w:tab/>
      </w:r>
      <w:r>
        <w:rPr>
          <w:noProof/>
        </w:rPr>
        <w:fldChar w:fldCharType="begin" w:fldLock="1"/>
      </w:r>
      <w:r>
        <w:rPr>
          <w:noProof/>
        </w:rPr>
        <w:instrText xml:space="preserve"> PAGEREF _Toc152690310 \h </w:instrText>
      </w:r>
      <w:r>
        <w:rPr>
          <w:noProof/>
        </w:rPr>
      </w:r>
      <w:r>
        <w:rPr>
          <w:noProof/>
        </w:rPr>
        <w:fldChar w:fldCharType="separate"/>
      </w:r>
      <w:r>
        <w:rPr>
          <w:noProof/>
        </w:rPr>
        <w:t>42</w:t>
      </w:r>
      <w:r>
        <w:rPr>
          <w:noProof/>
        </w:rPr>
        <w:fldChar w:fldCharType="end"/>
      </w:r>
    </w:p>
    <w:p w14:paraId="4BBE0145" w14:textId="298B82BD"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A.2.2.2</w:t>
      </w:r>
      <w:r>
        <w:rPr>
          <w:rFonts w:asciiTheme="minorHAnsi" w:eastAsiaTheme="minorEastAsia" w:hAnsiTheme="minorHAnsi" w:cstheme="minorBidi"/>
          <w:noProof/>
          <w:kern w:val="2"/>
          <w:sz w:val="22"/>
          <w:szCs w:val="22"/>
          <w:lang w:eastAsia="en-GB"/>
          <w14:ligatures w14:val="standardContextual"/>
        </w:rPr>
        <w:tab/>
      </w:r>
      <w:r>
        <w:rPr>
          <w:noProof/>
        </w:rPr>
        <w:t>Pre/post-processor</w:t>
      </w:r>
      <w:r>
        <w:rPr>
          <w:noProof/>
        </w:rPr>
        <w:tab/>
      </w:r>
      <w:r>
        <w:rPr>
          <w:noProof/>
        </w:rPr>
        <w:fldChar w:fldCharType="begin" w:fldLock="1"/>
      </w:r>
      <w:r>
        <w:rPr>
          <w:noProof/>
        </w:rPr>
        <w:instrText xml:space="preserve"> PAGEREF _Toc152690311 \h </w:instrText>
      </w:r>
      <w:r>
        <w:rPr>
          <w:noProof/>
        </w:rPr>
      </w:r>
      <w:r>
        <w:rPr>
          <w:noProof/>
        </w:rPr>
        <w:fldChar w:fldCharType="separate"/>
      </w:r>
      <w:r>
        <w:rPr>
          <w:noProof/>
        </w:rPr>
        <w:t>42</w:t>
      </w:r>
      <w:r>
        <w:rPr>
          <w:noProof/>
        </w:rPr>
        <w:fldChar w:fldCharType="end"/>
      </w:r>
    </w:p>
    <w:p w14:paraId="53438A88" w14:textId="10919434"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A.2.2.3</w:t>
      </w:r>
      <w:r>
        <w:rPr>
          <w:rFonts w:asciiTheme="minorHAnsi" w:eastAsiaTheme="minorEastAsia" w:hAnsiTheme="minorHAnsi" w:cstheme="minorBidi"/>
          <w:noProof/>
          <w:kern w:val="2"/>
          <w:sz w:val="22"/>
          <w:szCs w:val="22"/>
          <w:lang w:eastAsia="en-GB"/>
          <w14:ligatures w14:val="standardContextual"/>
        </w:rPr>
        <w:tab/>
      </w:r>
      <w:r>
        <w:rPr>
          <w:noProof/>
        </w:rPr>
        <w:t>Codec</w:t>
      </w:r>
      <w:r>
        <w:rPr>
          <w:noProof/>
        </w:rPr>
        <w:tab/>
      </w:r>
      <w:r>
        <w:rPr>
          <w:noProof/>
        </w:rPr>
        <w:fldChar w:fldCharType="begin" w:fldLock="1"/>
      </w:r>
      <w:r>
        <w:rPr>
          <w:noProof/>
        </w:rPr>
        <w:instrText xml:space="preserve"> PAGEREF _Toc152690312 \h </w:instrText>
      </w:r>
      <w:r>
        <w:rPr>
          <w:noProof/>
        </w:rPr>
      </w:r>
      <w:r>
        <w:rPr>
          <w:noProof/>
        </w:rPr>
        <w:fldChar w:fldCharType="separate"/>
      </w:r>
      <w:r>
        <w:rPr>
          <w:noProof/>
        </w:rPr>
        <w:t>43</w:t>
      </w:r>
      <w:r>
        <w:rPr>
          <w:noProof/>
        </w:rPr>
        <w:fldChar w:fldCharType="end"/>
      </w:r>
    </w:p>
    <w:p w14:paraId="612674C5" w14:textId="70DBF9C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Sensor</w:t>
      </w:r>
      <w:r>
        <w:rPr>
          <w:noProof/>
        </w:rPr>
        <w:tab/>
      </w:r>
      <w:r>
        <w:rPr>
          <w:noProof/>
        </w:rPr>
        <w:fldChar w:fldCharType="begin" w:fldLock="1"/>
      </w:r>
      <w:r>
        <w:rPr>
          <w:noProof/>
        </w:rPr>
        <w:instrText xml:space="preserve"> PAGEREF _Toc152690313 \h </w:instrText>
      </w:r>
      <w:r>
        <w:rPr>
          <w:noProof/>
        </w:rPr>
      </w:r>
      <w:r>
        <w:rPr>
          <w:noProof/>
        </w:rPr>
        <w:fldChar w:fldCharType="separate"/>
      </w:r>
      <w:r>
        <w:rPr>
          <w:noProof/>
        </w:rPr>
        <w:t>43</w:t>
      </w:r>
      <w:r>
        <w:rPr>
          <w:noProof/>
        </w:rPr>
        <w:fldChar w:fldCharType="end"/>
      </w:r>
    </w:p>
    <w:p w14:paraId="1B5AA2F4" w14:textId="01631CAF"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A.2.3.1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_Toc152690314 \h </w:instrText>
      </w:r>
      <w:r>
        <w:rPr>
          <w:noProof/>
        </w:rPr>
      </w:r>
      <w:r>
        <w:rPr>
          <w:noProof/>
        </w:rPr>
        <w:fldChar w:fldCharType="separate"/>
      </w:r>
      <w:r>
        <w:rPr>
          <w:noProof/>
        </w:rPr>
        <w:t>43</w:t>
      </w:r>
      <w:r>
        <w:rPr>
          <w:noProof/>
        </w:rPr>
        <w:fldChar w:fldCharType="end"/>
      </w:r>
    </w:p>
    <w:p w14:paraId="7F2A2801" w14:textId="5F5EABA4"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A.2.3.2</w:t>
      </w:r>
      <w:r>
        <w:rPr>
          <w:rFonts w:asciiTheme="minorHAnsi" w:eastAsiaTheme="minorEastAsia" w:hAnsiTheme="minorHAnsi" w:cstheme="minorBidi"/>
          <w:noProof/>
          <w:kern w:val="2"/>
          <w:sz w:val="22"/>
          <w:szCs w:val="22"/>
          <w:lang w:eastAsia="en-GB"/>
          <w14:ligatures w14:val="standardContextual"/>
        </w:rPr>
        <w:tab/>
      </w:r>
      <w:r>
        <w:rPr>
          <w:noProof/>
        </w:rPr>
        <w:t>Measure</w:t>
      </w:r>
      <w:r>
        <w:rPr>
          <w:noProof/>
        </w:rPr>
        <w:tab/>
      </w:r>
      <w:r>
        <w:rPr>
          <w:noProof/>
        </w:rPr>
        <w:fldChar w:fldCharType="begin" w:fldLock="1"/>
      </w:r>
      <w:r>
        <w:rPr>
          <w:noProof/>
        </w:rPr>
        <w:instrText xml:space="preserve"> PAGEREF _Toc152690315 \h </w:instrText>
      </w:r>
      <w:r>
        <w:rPr>
          <w:noProof/>
        </w:rPr>
      </w:r>
      <w:r>
        <w:rPr>
          <w:noProof/>
        </w:rPr>
        <w:fldChar w:fldCharType="separate"/>
      </w:r>
      <w:r>
        <w:rPr>
          <w:noProof/>
        </w:rPr>
        <w:t>43</w:t>
      </w:r>
      <w:r>
        <w:rPr>
          <w:noProof/>
        </w:rPr>
        <w:fldChar w:fldCharType="end"/>
      </w:r>
    </w:p>
    <w:p w14:paraId="0F4DA581" w14:textId="323DCC6C" w:rsidR="00811DAE" w:rsidRDefault="00811DAE" w:rsidP="00811DAE">
      <w:pPr>
        <w:pStyle w:val="TOC8"/>
        <w:rPr>
          <w:rFonts w:asciiTheme="minorHAnsi" w:eastAsiaTheme="minorEastAsia"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_Toc152690316 \h </w:instrText>
      </w:r>
      <w:r>
        <w:rPr>
          <w:noProof/>
        </w:rPr>
      </w:r>
      <w:r>
        <w:rPr>
          <w:noProof/>
        </w:rPr>
        <w:fldChar w:fldCharType="separate"/>
      </w:r>
      <w:r>
        <w:rPr>
          <w:noProof/>
        </w:rPr>
        <w:t>44</w:t>
      </w:r>
      <w:r>
        <w:rPr>
          <w:noProof/>
        </w:rPr>
        <w:fldChar w:fldCharType="end"/>
      </w:r>
    </w:p>
    <w:p w14:paraId="04D347A8" w14:textId="30D2F226" w:rsidR="006C45FF" w:rsidRPr="001B1925" w:rsidRDefault="006C45FF" w:rsidP="006C45FF">
      <w:pPr>
        <w:pStyle w:val="TT"/>
      </w:pPr>
      <w:r w:rsidRPr="008D2BFE">
        <w:rPr>
          <w:noProof/>
        </w:rPr>
        <w:fldChar w:fldCharType="end"/>
      </w:r>
      <w:r w:rsidRPr="001B1925">
        <w:t xml:space="preserve"> </w:t>
      </w:r>
    </w:p>
    <w:p w14:paraId="77BBEE72" w14:textId="4C7F7717" w:rsidR="00083057" w:rsidRPr="001B1925"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Heading1"/>
      </w:pPr>
      <w:bookmarkStart w:id="17" w:name="foreword"/>
      <w:bookmarkStart w:id="18" w:name="_Toc133303909"/>
      <w:bookmarkStart w:id="19" w:name="_Toc139015216"/>
      <w:bookmarkStart w:id="20" w:name="_Toc152690178"/>
      <w:bookmarkEnd w:id="17"/>
      <w:r w:rsidRPr="00F31056">
        <w:lastRenderedPageBreak/>
        <w:t>Foreword</w:t>
      </w:r>
      <w:bookmarkEnd w:id="18"/>
      <w:bookmarkEnd w:id="19"/>
      <w:bookmarkEnd w:id="20"/>
    </w:p>
    <w:p w14:paraId="2511FBFA" w14:textId="56652CBC" w:rsidR="00080512" w:rsidRPr="001B1925" w:rsidRDefault="00080512">
      <w:r w:rsidRPr="001B1925">
        <w:t xml:space="preserve">This Technical </w:t>
      </w:r>
      <w:bookmarkStart w:id="21" w:name="spectype3"/>
      <w:r w:rsidRPr="001B1925">
        <w:t>Specification</w:t>
      </w:r>
      <w:bookmarkEnd w:id="21"/>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Version x.y.z</w:t>
      </w:r>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5E93E31E" w14:textId="1CD7153F" w:rsidR="00080512" w:rsidRPr="001B1925" w:rsidRDefault="00080512">
      <w:pPr>
        <w:pStyle w:val="Heading1"/>
      </w:pPr>
      <w:bookmarkStart w:id="22" w:name="introduction"/>
      <w:bookmarkStart w:id="23" w:name="_Toc133303910"/>
      <w:bookmarkStart w:id="24" w:name="_Toc139015217"/>
      <w:bookmarkStart w:id="25" w:name="_Toc152690179"/>
      <w:bookmarkEnd w:id="22"/>
      <w:r w:rsidRPr="001B1925">
        <w:t>Introduction</w:t>
      </w:r>
      <w:bookmarkEnd w:id="23"/>
      <w:bookmarkEnd w:id="24"/>
      <w:bookmarkEnd w:id="25"/>
    </w:p>
    <w:p w14:paraId="78D87BD4" w14:textId="1D7A71CC" w:rsidR="00440CC8" w:rsidRPr="00C9474C" w:rsidRDefault="00440CC8" w:rsidP="006309B1">
      <w:pPr>
        <w:rPr>
          <w:color w:val="FF0000"/>
          <w:lang w:eastAsia="ko-KR"/>
        </w:rPr>
      </w:pPr>
      <w:r w:rsidRPr="00C9474C">
        <w:rPr>
          <w:color w:val="FF0000"/>
          <w:lang w:eastAsia="ko-KR"/>
        </w:rPr>
        <w:t xml:space="preserve">[Editor’s note: </w:t>
      </w:r>
      <w:r>
        <w:rPr>
          <w:color w:val="FF0000"/>
          <w:lang w:eastAsia="ko-KR"/>
        </w:rPr>
        <w:t>Needs to be rephrased</w:t>
      </w:r>
      <w:r w:rsidRPr="00C9474C">
        <w:rPr>
          <w:color w:val="FF0000"/>
          <w:lang w:eastAsia="ko-KR"/>
        </w:rPr>
        <w:t>]</w:t>
      </w:r>
    </w:p>
    <w:p w14:paraId="28A78855" w14:textId="1D664E59" w:rsidR="00C23819" w:rsidRPr="001B1925" w:rsidRDefault="003350ED" w:rsidP="006309B1">
      <w:r w:rsidRPr="001B1925">
        <w:t>The immersive Real-Time Communication (iRTC) supports a set of features that enable a wide variety of immersive real-time media applications. For capturing media signals in more dimensions than 2D video or mono audio, outputs from multiple cameras and microphones, and the sensors are described. iRTC uses WebRTC with a modular protocol stack as transport, which is integrated into 5G systems, such that applications in need of QoS or other support can receive the necessary services from the network. 3GPP or other SDO’s specifications are referred when necessary.</w:t>
      </w:r>
    </w:p>
    <w:p w14:paraId="6B520853" w14:textId="77777777" w:rsidR="00C23819" w:rsidRPr="001B1925" w:rsidRDefault="00C23819">
      <w:pPr>
        <w:spacing w:after="0"/>
      </w:pPr>
      <w:r w:rsidRPr="001B1925">
        <w:br w:type="page"/>
      </w:r>
    </w:p>
    <w:p w14:paraId="548A512E" w14:textId="39D2BCC5" w:rsidR="00080512" w:rsidRPr="001B1925" w:rsidRDefault="00080512" w:rsidP="008471E9">
      <w:pPr>
        <w:pStyle w:val="Heading1"/>
      </w:pPr>
      <w:bookmarkStart w:id="26" w:name="scope"/>
      <w:bookmarkStart w:id="27" w:name="_Toc133303911"/>
      <w:bookmarkStart w:id="28" w:name="_Toc139015218"/>
      <w:bookmarkStart w:id="29" w:name="_Toc152690180"/>
      <w:bookmarkEnd w:id="26"/>
      <w:r w:rsidRPr="001B1925">
        <w:lastRenderedPageBreak/>
        <w:t>1</w:t>
      </w:r>
      <w:r w:rsidRPr="001B1925">
        <w:tab/>
        <w:t>Scope</w:t>
      </w:r>
      <w:bookmarkEnd w:id="27"/>
      <w:bookmarkEnd w:id="28"/>
      <w:bookmarkEnd w:id="29"/>
    </w:p>
    <w:p w14:paraId="4EA05E1B" w14:textId="77777777" w:rsidR="00080512" w:rsidRPr="001B1925" w:rsidRDefault="00080512">
      <w:r w:rsidRPr="001B1925">
        <w:t>The present document …</w:t>
      </w:r>
    </w:p>
    <w:p w14:paraId="794720D9" w14:textId="77777777" w:rsidR="00080512" w:rsidRPr="001B1925" w:rsidRDefault="00080512">
      <w:pPr>
        <w:pStyle w:val="Heading1"/>
      </w:pPr>
      <w:bookmarkStart w:id="30" w:name="references"/>
      <w:bookmarkStart w:id="31" w:name="_Toc133303912"/>
      <w:bookmarkStart w:id="32" w:name="_Toc139015219"/>
      <w:bookmarkStart w:id="33" w:name="_Toc152690181"/>
      <w:bookmarkEnd w:id="30"/>
      <w:r w:rsidRPr="001B1925">
        <w:t>2</w:t>
      </w:r>
      <w:r w:rsidRPr="001B1925">
        <w:tab/>
        <w:t>References</w:t>
      </w:r>
      <w:bookmarkEnd w:id="31"/>
      <w:bookmarkEnd w:id="32"/>
      <w:bookmarkEnd w:id="33"/>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3BFC5A2F" w:rsidR="00EC4A25" w:rsidRPr="001B1925" w:rsidRDefault="00EC4A25" w:rsidP="00EC4A25">
      <w:pPr>
        <w:pStyle w:val="EX"/>
      </w:pPr>
      <w:r w:rsidRPr="001B1925">
        <w:t>[1]</w:t>
      </w:r>
      <w:r w:rsidRPr="001B1925">
        <w:tab/>
        <w:t>3GPP TR 21.905: "Vocabulary for 3GPP Specifications".</w:t>
      </w:r>
    </w:p>
    <w:p w14:paraId="5B1C8587" w14:textId="13129971" w:rsidR="00EC43E2" w:rsidRPr="001B1925" w:rsidRDefault="00EC43E2" w:rsidP="00EC4A25">
      <w:pPr>
        <w:pStyle w:val="EX"/>
      </w:pPr>
      <w:r w:rsidRPr="001B1925">
        <w:t>[</w:t>
      </w:r>
      <w:r w:rsidR="0042625B" w:rsidRPr="001B1925">
        <w:t>x</w:t>
      </w:r>
      <w:r w:rsidRPr="001B1925">
        <w:t>2]</w:t>
      </w:r>
      <w:r w:rsidRPr="001B1925">
        <w:tab/>
        <w:t>W3C Recommendation: "WebRTC 1.0: Real-Time Communication Between Browsers".</w:t>
      </w:r>
    </w:p>
    <w:p w14:paraId="4B953DF8" w14:textId="7D4589EF" w:rsidR="0042625B" w:rsidRPr="001B1925" w:rsidRDefault="0042625B" w:rsidP="00EC4A25">
      <w:pPr>
        <w:pStyle w:val="EX"/>
      </w:pPr>
      <w:r w:rsidRPr="001B1925">
        <w:t>[x3]</w:t>
      </w:r>
      <w:r w:rsidRPr="001B1925">
        <w:tab/>
        <w:t>IETF RFC 7478 (2015): "Web Real-Time Communication Use Cases and Requirements".</w:t>
      </w:r>
    </w:p>
    <w:p w14:paraId="6FC99CC4" w14:textId="34758359" w:rsidR="0074786A" w:rsidRPr="001B1925" w:rsidRDefault="0074786A" w:rsidP="00EC4A25">
      <w:pPr>
        <w:pStyle w:val="EX"/>
      </w:pPr>
      <w:r w:rsidRPr="001B1925">
        <w:t>[x4]</w:t>
      </w:r>
      <w:r w:rsidRPr="001B1925">
        <w:tab/>
        <w:t>3GPP TS 26.119: "</w:t>
      </w:r>
      <w:r w:rsidR="00C8737C" w:rsidRPr="001B1925">
        <w:t>Media Capabilities for Augmented Reality</w:t>
      </w:r>
      <w:r w:rsidRPr="001B1925">
        <w:t>"</w:t>
      </w:r>
    </w:p>
    <w:p w14:paraId="2D192EC8" w14:textId="0CFE7DB6" w:rsidR="0074786A" w:rsidRPr="001B1925" w:rsidRDefault="0074786A" w:rsidP="00EC4A25">
      <w:pPr>
        <w:pStyle w:val="EX"/>
      </w:pPr>
      <w:r w:rsidRPr="001B1925">
        <w:t>[x5]</w:t>
      </w:r>
      <w:r w:rsidRPr="001B1925">
        <w:tab/>
        <w:t>3GPP TS 26.506: "5G Real-time Media Communication Architecture (Stage 2)"</w:t>
      </w:r>
    </w:p>
    <w:p w14:paraId="442A9CC0" w14:textId="56F0F3FF" w:rsidR="0074786A" w:rsidRPr="001B1925" w:rsidRDefault="0074786A" w:rsidP="00EC4A25">
      <w:pPr>
        <w:pStyle w:val="EX"/>
      </w:pPr>
      <w:r w:rsidRPr="001B1925">
        <w:t>[x6]</w:t>
      </w:r>
      <w:r w:rsidRPr="001B1925">
        <w:tab/>
        <w:t xml:space="preserve">3GPP TS 26.522: </w:t>
      </w:r>
      <w:bookmarkStart w:id="34" w:name="_Hlk117174644"/>
      <w:r w:rsidRPr="001B1925">
        <w:t>"</w:t>
      </w:r>
      <w:bookmarkEnd w:id="34"/>
      <w:r w:rsidRPr="001B1925">
        <w:t>5G Real-time Media Transport Protocol Configurations".</w:t>
      </w:r>
    </w:p>
    <w:p w14:paraId="5FB00F60" w14:textId="18B1F848" w:rsidR="00D45341" w:rsidRPr="00C9474C" w:rsidRDefault="00D45341" w:rsidP="00D45341">
      <w:pPr>
        <w:pStyle w:val="EX"/>
      </w:pPr>
      <w:r w:rsidRPr="001B1925">
        <w:t>[x7]</w:t>
      </w:r>
      <w:r w:rsidRPr="001B1925">
        <w:tab/>
        <w:t>3GPP TS 26.114: " IP Multimedia Subsystem (IMS); Multimedia Telephony;</w:t>
      </w:r>
      <w:r w:rsidR="00A9204D" w:rsidRPr="001B1925">
        <w:t xml:space="preserve"> </w:t>
      </w:r>
      <w:r w:rsidRPr="001B1925">
        <w:t>Media handling and interaction".</w:t>
      </w:r>
    </w:p>
    <w:p w14:paraId="3D88F612" w14:textId="5EBFC4F9" w:rsidR="00451E62" w:rsidRPr="001B1925" w:rsidRDefault="00451E62" w:rsidP="008844F0">
      <w:pPr>
        <w:pStyle w:val="EX"/>
      </w:pPr>
      <w:r w:rsidRPr="001B1925">
        <w:t>[x</w:t>
      </w:r>
      <w:r w:rsidR="00CE312B" w:rsidRPr="001B1925">
        <w:t>8</w:t>
      </w:r>
      <w:r w:rsidRPr="006D292C">
        <w:t>]</w:t>
      </w:r>
      <w:r w:rsidRPr="006D292C">
        <w:tab/>
      </w:r>
      <w:bookmarkStart w:id="35" w:name="_Hlk132915864"/>
      <w:r w:rsidRPr="006D292C">
        <w:t>IETF RFC 88</w:t>
      </w:r>
      <w:r w:rsidRPr="007732D4">
        <w:t>25 (2021): "</w:t>
      </w:r>
      <w:r w:rsidR="0004628C" w:rsidRPr="00F31056">
        <w:t>Overview: Real-Time Protocols for Browser-Based Applications</w:t>
      </w:r>
      <w:r w:rsidRPr="001B1925">
        <w:t>".</w:t>
      </w:r>
      <w:bookmarkEnd w:id="35"/>
    </w:p>
    <w:p w14:paraId="74CD669C" w14:textId="3001AF5C" w:rsidR="008844F0" w:rsidRPr="001B1925" w:rsidRDefault="008844F0" w:rsidP="00436636">
      <w:pPr>
        <w:pStyle w:val="EX"/>
      </w:pPr>
      <w:r w:rsidRPr="001B1925">
        <w:t>[x</w:t>
      </w:r>
      <w:r w:rsidR="00CE312B" w:rsidRPr="001B1925">
        <w:t>9</w:t>
      </w:r>
      <w:r w:rsidRPr="001B1925">
        <w:t>]</w:t>
      </w:r>
      <w:r w:rsidRPr="001B1925">
        <w:tab/>
        <w:t xml:space="preserve">IETF RFC </w:t>
      </w:r>
      <w:r w:rsidR="00DF60F7" w:rsidRPr="001B1925">
        <w:t>8835</w:t>
      </w:r>
      <w:r w:rsidRPr="001B1925">
        <w:t xml:space="preserve"> (20</w:t>
      </w:r>
      <w:r w:rsidR="00DF60F7" w:rsidRPr="001B1925">
        <w:t>2</w:t>
      </w:r>
      <w:r w:rsidRPr="001B1925">
        <w:t>1): "</w:t>
      </w:r>
      <w:r w:rsidR="000659D7" w:rsidRPr="001B1925">
        <w:t>Transports for WebRTC</w:t>
      </w:r>
      <w:r w:rsidRPr="001B1925">
        <w:t>".</w:t>
      </w:r>
    </w:p>
    <w:p w14:paraId="4BB131B1" w14:textId="7F2658FB" w:rsidR="00B0140E" w:rsidRPr="001B1925" w:rsidRDefault="00B0140E" w:rsidP="00436636">
      <w:pPr>
        <w:pStyle w:val="EX"/>
      </w:pPr>
      <w:r w:rsidRPr="001B1925">
        <w:t>[x10]</w:t>
      </w:r>
      <w:r w:rsidRPr="001B1925">
        <w:tab/>
        <w:t>ITU-R Recommendation BT.601-7 (03/2011): "Studio encoding parameters of digital television for standard 4:3 and wide screen 16:9 aspect ratios".</w:t>
      </w:r>
    </w:p>
    <w:p w14:paraId="0865BD57" w14:textId="78CABE32" w:rsidR="000C2773" w:rsidRPr="001B1925" w:rsidRDefault="000C2773" w:rsidP="00436636">
      <w:pPr>
        <w:pStyle w:val="EX"/>
      </w:pPr>
      <w:r w:rsidRPr="001B1925">
        <w:t>[x1</w:t>
      </w:r>
      <w:r w:rsidR="00680F7B" w:rsidRPr="001B1925">
        <w:t>1</w:t>
      </w:r>
      <w:r w:rsidRPr="001B1925">
        <w:t>]</w:t>
      </w:r>
      <w:r w:rsidRPr="001B1925">
        <w:tab/>
        <w:t xml:space="preserve">Microsoft: </w:t>
      </w:r>
      <w:r w:rsidR="0079434E" w:rsidRPr="001B1925">
        <w:t>"</w:t>
      </w:r>
      <w:r w:rsidR="003350ED" w:rsidRPr="001B1925">
        <w:t>Microphone Array Geometry Descriptor Format</w:t>
      </w:r>
      <w:r w:rsidR="0055679F" w:rsidRPr="001B1925">
        <w:t>"</w:t>
      </w:r>
      <w:r w:rsidRPr="001B1925">
        <w:t>.</w:t>
      </w:r>
    </w:p>
    <w:p w14:paraId="3B9216F8" w14:textId="14EF6AAB" w:rsidR="000C2773" w:rsidRPr="001B1925" w:rsidRDefault="000C2773" w:rsidP="00436636">
      <w:pPr>
        <w:pStyle w:val="EX"/>
      </w:pPr>
      <w:r w:rsidRPr="001B1925">
        <w:t>[x1</w:t>
      </w:r>
      <w:r w:rsidR="00680F7B" w:rsidRPr="001B1925">
        <w:t>2</w:t>
      </w:r>
      <w:r w:rsidRPr="001B1925">
        <w:t>]</w:t>
      </w:r>
      <w:r w:rsidRPr="001B1925">
        <w:tab/>
      </w:r>
      <w:r w:rsidR="0079434E" w:rsidRPr="001B1925">
        <w:t>Apple: "</w:t>
      </w:r>
      <w:r w:rsidR="003350ED" w:rsidRPr="001B1925">
        <w:t>Getting Raw Accelerometer Events</w:t>
      </w:r>
      <w:r w:rsidR="0079434E" w:rsidRPr="001B1925">
        <w:t>".</w:t>
      </w:r>
    </w:p>
    <w:p w14:paraId="01196ED8" w14:textId="3FDBE82E" w:rsidR="000C2773" w:rsidRPr="001B1925" w:rsidRDefault="000C2773" w:rsidP="00436636">
      <w:pPr>
        <w:pStyle w:val="EX"/>
      </w:pPr>
      <w:r w:rsidRPr="001B1925">
        <w:t>[x1</w:t>
      </w:r>
      <w:r w:rsidR="00680F7B" w:rsidRPr="001B1925">
        <w:t>3</w:t>
      </w:r>
      <w:r w:rsidRPr="001B1925">
        <w:t>]</w:t>
      </w:r>
      <w:r w:rsidRPr="001B1925">
        <w:tab/>
      </w:r>
      <w:r w:rsidR="0079434E" w:rsidRPr="001B1925">
        <w:t>Google: "</w:t>
      </w:r>
      <w:r w:rsidR="003350ED" w:rsidRPr="001B1925">
        <w:t>Sensor Coordinate System</w:t>
      </w:r>
      <w:r w:rsidR="0079434E" w:rsidRPr="001B1925">
        <w:t>".</w:t>
      </w:r>
    </w:p>
    <w:p w14:paraId="409C0DFE" w14:textId="5E7FBB81" w:rsidR="00525940" w:rsidRPr="001B1925" w:rsidRDefault="00525940" w:rsidP="00436636">
      <w:pPr>
        <w:pStyle w:val="EX"/>
      </w:pPr>
      <w:r w:rsidRPr="001B1925">
        <w:t>[x14]</w:t>
      </w:r>
      <w:r w:rsidRPr="001B1925">
        <w:tab/>
        <w:t xml:space="preserve">3GPP TS 36.323: </w:t>
      </w:r>
      <w:r w:rsidR="00141456" w:rsidRPr="001B1925">
        <w:t>"Evolved Universal Terrestrial Radio Access (E-UTRA); Packet Data Convergence Protocol (PDCP) specification"</w:t>
      </w:r>
      <w:r w:rsidRPr="001B1925">
        <w:t>.</w:t>
      </w:r>
    </w:p>
    <w:p w14:paraId="18BC0380" w14:textId="0E06E728" w:rsidR="00525940" w:rsidRPr="001B1925" w:rsidRDefault="00525940" w:rsidP="00436636">
      <w:pPr>
        <w:pStyle w:val="EX"/>
      </w:pPr>
      <w:r w:rsidRPr="001B1925">
        <w:t>[x15]</w:t>
      </w:r>
      <w:r w:rsidRPr="001B1925">
        <w:tab/>
        <w:t>3GPP TS 37.324: "</w:t>
      </w:r>
      <w:r w:rsidR="00141456" w:rsidRPr="001B1925">
        <w:t>Evolved Universal Terrestrial Radio Access (E-UTRA) and NR; Service Data Adaptation Protocol (SDAP) specification</w:t>
      </w:r>
      <w:r w:rsidRPr="001B1925">
        <w:t>".</w:t>
      </w:r>
    </w:p>
    <w:p w14:paraId="0B7300B2" w14:textId="51F174A6" w:rsidR="00525940" w:rsidRPr="001B1925" w:rsidRDefault="00525940" w:rsidP="00436636">
      <w:pPr>
        <w:pStyle w:val="EX"/>
      </w:pPr>
      <w:r w:rsidRPr="001B1925">
        <w:t>[x16]</w:t>
      </w:r>
      <w:r w:rsidRPr="001B1925">
        <w:tab/>
        <w:t>3GPP TS 38.300: "</w:t>
      </w:r>
      <w:r w:rsidR="00141456" w:rsidRPr="001B1925">
        <w:t>NR; NR and NG-RAN Overall description; Stage-2</w:t>
      </w:r>
      <w:r w:rsidRPr="001B1925">
        <w:t>".</w:t>
      </w:r>
    </w:p>
    <w:p w14:paraId="4AA4DA15" w14:textId="430B75F0" w:rsidR="00141456" w:rsidRPr="001B1925" w:rsidRDefault="00141456" w:rsidP="00436636">
      <w:pPr>
        <w:pStyle w:val="EX"/>
      </w:pPr>
      <w:r w:rsidRPr="001B1925">
        <w:t>[x17]</w:t>
      </w:r>
      <w:r w:rsidRPr="001B1925">
        <w:tab/>
        <w:t xml:space="preserve">3GPP TS 38.331: </w:t>
      </w:r>
      <w:bookmarkStart w:id="36" w:name="_Hlk132915633"/>
      <w:r w:rsidRPr="001B1925">
        <w:t>"</w:t>
      </w:r>
      <w:bookmarkEnd w:id="36"/>
      <w:r w:rsidRPr="001B1925">
        <w:t>NR; Radio Resource Control (RRC); Protocol specification".</w:t>
      </w:r>
    </w:p>
    <w:p w14:paraId="5B37EE11" w14:textId="10B5A501" w:rsidR="00D95C31" w:rsidRPr="001B1925" w:rsidRDefault="00D95C31" w:rsidP="00436636">
      <w:pPr>
        <w:pStyle w:val="EX"/>
      </w:pPr>
      <w:r w:rsidRPr="001B1925">
        <w:t>[x18]</w:t>
      </w:r>
      <w:r w:rsidRPr="001B1925">
        <w:tab/>
        <w:t>3GPP TS 23.003: "Numbering, addressing and identification".</w:t>
      </w:r>
    </w:p>
    <w:p w14:paraId="42E68BDB" w14:textId="2BB9B2FB" w:rsidR="00D95C31" w:rsidRPr="001B1925" w:rsidRDefault="00D95C31" w:rsidP="00436636">
      <w:pPr>
        <w:pStyle w:val="EX"/>
      </w:pPr>
      <w:r w:rsidRPr="001B1925">
        <w:t>[x19]</w:t>
      </w:r>
      <w:r w:rsidRPr="001B1925">
        <w:tab/>
        <w:t>IETF RFC 8829 (2021): "JavaScript Session Establishment Protocol (JSEP)".</w:t>
      </w:r>
    </w:p>
    <w:p w14:paraId="781968B3" w14:textId="77777777" w:rsidR="00801D92" w:rsidRPr="001B1925" w:rsidRDefault="00801D92" w:rsidP="00801D92">
      <w:pPr>
        <w:pStyle w:val="EX"/>
      </w:pPr>
    </w:p>
    <w:p w14:paraId="24ACB616" w14:textId="1DF3E0B6" w:rsidR="00080512" w:rsidRPr="001B1925" w:rsidRDefault="00080512">
      <w:pPr>
        <w:pStyle w:val="Heading1"/>
      </w:pPr>
      <w:bookmarkStart w:id="37" w:name="definitions"/>
      <w:bookmarkStart w:id="38" w:name="_Toc133303913"/>
      <w:bookmarkStart w:id="39" w:name="_Toc139015220"/>
      <w:bookmarkStart w:id="40" w:name="_Toc152690182"/>
      <w:bookmarkEnd w:id="37"/>
      <w:r w:rsidRPr="001B1925">
        <w:lastRenderedPageBreak/>
        <w:t>3</w:t>
      </w:r>
      <w:r w:rsidRPr="001B1925">
        <w:tab/>
        <w:t>Definitions</w:t>
      </w:r>
      <w:r w:rsidR="00602AEA" w:rsidRPr="001B1925">
        <w:t xml:space="preserve"> of terms, symbols and abbreviations</w:t>
      </w:r>
      <w:bookmarkEnd w:id="38"/>
      <w:bookmarkEnd w:id="39"/>
      <w:bookmarkEnd w:id="40"/>
    </w:p>
    <w:p w14:paraId="6CBABCF9" w14:textId="77777777" w:rsidR="00080512" w:rsidRPr="001B1925" w:rsidRDefault="00080512">
      <w:pPr>
        <w:pStyle w:val="Heading2"/>
      </w:pPr>
      <w:bookmarkStart w:id="41" w:name="_Toc133303914"/>
      <w:bookmarkStart w:id="42" w:name="_Toc139015221"/>
      <w:bookmarkStart w:id="43" w:name="_Toc152690183"/>
      <w:r w:rsidRPr="001B1925">
        <w:t>3.1</w:t>
      </w:r>
      <w:r w:rsidRPr="001B1925">
        <w:tab/>
      </w:r>
      <w:r w:rsidR="002B6339" w:rsidRPr="001B1925">
        <w:t>Terms</w:t>
      </w:r>
      <w:bookmarkEnd w:id="41"/>
      <w:bookmarkEnd w:id="42"/>
      <w:bookmarkEnd w:id="43"/>
    </w:p>
    <w:p w14:paraId="52F085A8" w14:textId="2B5A7161" w:rsidR="00080512" w:rsidRPr="001B1925"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060B24CE" w14:textId="77777777" w:rsidR="00080512" w:rsidRPr="001B1925" w:rsidRDefault="00080512">
      <w:r w:rsidRPr="001B1925">
        <w:rPr>
          <w:b/>
        </w:rPr>
        <w:t>example:</w:t>
      </w:r>
      <w:r w:rsidRPr="001B1925">
        <w:t xml:space="preserve"> text used to clarify abstract rules by applying them literally.</w:t>
      </w:r>
    </w:p>
    <w:p w14:paraId="748FAD21" w14:textId="77777777" w:rsidR="00080512" w:rsidRPr="001B1925" w:rsidRDefault="00080512">
      <w:pPr>
        <w:pStyle w:val="Heading2"/>
      </w:pPr>
      <w:bookmarkStart w:id="44" w:name="_Toc133303915"/>
      <w:bookmarkStart w:id="45" w:name="_Toc139015222"/>
      <w:bookmarkStart w:id="46" w:name="_Toc152690184"/>
      <w:r w:rsidRPr="001B1925">
        <w:t>3.2</w:t>
      </w:r>
      <w:r w:rsidRPr="001B1925">
        <w:tab/>
        <w:t>Symbols</w:t>
      </w:r>
      <w:bookmarkEnd w:id="44"/>
      <w:bookmarkEnd w:id="45"/>
      <w:bookmarkEnd w:id="46"/>
    </w:p>
    <w:p w14:paraId="46F1B0F7" w14:textId="77777777" w:rsidR="00080512" w:rsidRPr="001B1925" w:rsidRDefault="00080512">
      <w:pPr>
        <w:keepNext/>
      </w:pPr>
      <w:r w:rsidRPr="001B1925">
        <w:t>For the purposes of the present document, the following symbols apply:</w:t>
      </w:r>
    </w:p>
    <w:p w14:paraId="56FD5D7C" w14:textId="77777777" w:rsidR="00080512" w:rsidRPr="001B1925" w:rsidRDefault="00080512">
      <w:pPr>
        <w:pStyle w:val="EW"/>
      </w:pPr>
      <w:r w:rsidRPr="001B1925">
        <w:t>&lt;symbol&gt;</w:t>
      </w:r>
      <w:r w:rsidRPr="001B1925">
        <w:tab/>
        <w:t>&lt;Explanation&gt;</w:t>
      </w:r>
    </w:p>
    <w:p w14:paraId="50F83E7B" w14:textId="77777777" w:rsidR="00080512" w:rsidRPr="001B1925" w:rsidRDefault="00080512">
      <w:pPr>
        <w:pStyle w:val="EW"/>
      </w:pPr>
    </w:p>
    <w:p w14:paraId="5E81C5C1" w14:textId="77777777" w:rsidR="00080512" w:rsidRPr="001B1925" w:rsidRDefault="00080512">
      <w:pPr>
        <w:pStyle w:val="Heading2"/>
      </w:pPr>
      <w:bookmarkStart w:id="47" w:name="_Toc133303916"/>
      <w:bookmarkStart w:id="48" w:name="_Toc139015223"/>
      <w:bookmarkStart w:id="49" w:name="_Toc152690185"/>
      <w:r w:rsidRPr="001B1925">
        <w:t>3.3</w:t>
      </w:r>
      <w:r w:rsidRPr="001B1925">
        <w:tab/>
        <w:t>Abbreviations</w:t>
      </w:r>
      <w:bookmarkEnd w:id="47"/>
      <w:bookmarkEnd w:id="48"/>
      <w:bookmarkEnd w:id="49"/>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API</w:t>
      </w:r>
      <w:r w:rsidRPr="001B1925">
        <w:rPr>
          <w:rFonts w:eastAsia="Malgun Gothic"/>
          <w:lang w:eastAsia="ko-KR"/>
        </w:rPr>
        <w:tab/>
        <w:t>Application Programming Interface</w:t>
      </w:r>
    </w:p>
    <w:p w14:paraId="52CD3198" w14:textId="1DD4520E" w:rsidR="0074753D" w:rsidRPr="001B1925" w:rsidRDefault="0074753D" w:rsidP="0074753D">
      <w:pPr>
        <w:keepLines/>
        <w:spacing w:after="0"/>
        <w:ind w:left="1702" w:hanging="1418"/>
        <w:rPr>
          <w:rFonts w:eastAsia="Malgun Gothic"/>
        </w:rPr>
      </w:pPr>
      <w:r w:rsidRPr="001B1925">
        <w:rPr>
          <w:rFonts w:eastAsia="Malgun Gothic"/>
        </w:rPr>
        <w:t>AR</w:t>
      </w:r>
      <w:r w:rsidRPr="001B1925">
        <w:rPr>
          <w:rFonts w:eastAsia="Malgun Gothic"/>
        </w:rPr>
        <w:tab/>
        <w:t>Augmented Reality</w:t>
      </w:r>
    </w:p>
    <w:p w14:paraId="02F20B26" w14:textId="2B5E3BF2" w:rsidR="00525940" w:rsidRPr="001B1925" w:rsidRDefault="00525940" w:rsidP="0074753D">
      <w:pPr>
        <w:keepLines/>
        <w:spacing w:after="0"/>
        <w:ind w:left="1702" w:hanging="1418"/>
        <w:rPr>
          <w:rFonts w:eastAsia="Malgun Gothic"/>
        </w:rPr>
      </w:pPr>
      <w:r w:rsidRPr="001B1925">
        <w:rPr>
          <w:rFonts w:eastAsia="Malgun Gothic"/>
        </w:rPr>
        <w:t>DRB</w:t>
      </w:r>
      <w:r w:rsidRPr="001B1925">
        <w:rPr>
          <w:rFonts w:eastAsia="Malgun Gothic"/>
        </w:rPr>
        <w:tab/>
        <w:t>Data Radio Bearer</w:t>
      </w:r>
    </w:p>
    <w:p w14:paraId="689610E4" w14:textId="6472C436" w:rsidR="00830B27" w:rsidRPr="001B1925" w:rsidRDefault="00830B27" w:rsidP="00830B27">
      <w:pPr>
        <w:keepLines/>
        <w:spacing w:after="0"/>
        <w:ind w:left="1702" w:hanging="1418"/>
        <w:rPr>
          <w:rFonts w:eastAsia="Malgun Gothic"/>
          <w:lang w:eastAsia="ko-KR"/>
        </w:rPr>
      </w:pPr>
      <w:r w:rsidRPr="001B1925">
        <w:rPr>
          <w:rFonts w:eastAsia="Malgun Gothic"/>
          <w:lang w:eastAsia="ko-KR"/>
        </w:rPr>
        <w:t>DTLS</w:t>
      </w:r>
      <w:r w:rsidRPr="001B1925">
        <w:rPr>
          <w:rFonts w:eastAsia="Malgun Gothic"/>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r w:rsidRPr="001B1925">
        <w:t>FoV</w:t>
      </w:r>
      <w:r w:rsidRPr="001B1925">
        <w:tab/>
        <w:t>Field of View</w:t>
      </w:r>
    </w:p>
    <w:p w14:paraId="1AEFE99D" w14:textId="31427FEB" w:rsidR="00830B27" w:rsidRPr="001B1925" w:rsidRDefault="00830B27" w:rsidP="00830B27">
      <w:pPr>
        <w:keepLines/>
        <w:spacing w:after="0"/>
        <w:ind w:left="1702" w:hanging="1418"/>
        <w:rPr>
          <w:rFonts w:eastAsia="Malgun Gothic"/>
        </w:rPr>
      </w:pPr>
      <w:r w:rsidRPr="001B1925">
        <w:rPr>
          <w:rFonts w:eastAsia="Malgun Gothic"/>
        </w:rPr>
        <w:t>HMD</w:t>
      </w:r>
      <w:r w:rsidRPr="001B1925">
        <w:rPr>
          <w:rFonts w:eastAsia="Malgun Gothic"/>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Malgun Gothic"/>
        </w:rPr>
      </w:pPr>
      <w:r w:rsidRPr="001B1925">
        <w:t>HTTP</w:t>
      </w:r>
      <w:r w:rsidRPr="001B1925">
        <w:tab/>
        <w:t>Hyper-Text Transfer Protocol</w:t>
      </w:r>
    </w:p>
    <w:p w14:paraId="2341A715" w14:textId="6A17D260" w:rsidR="00830B27" w:rsidRPr="001B1925" w:rsidRDefault="00830B27" w:rsidP="00830B27">
      <w:pPr>
        <w:keepLines/>
        <w:spacing w:after="0"/>
        <w:ind w:left="1702" w:hanging="1418"/>
        <w:rPr>
          <w:rFonts w:eastAsia="Malgun Gothic"/>
        </w:rPr>
      </w:pPr>
      <w:r w:rsidRPr="001B1925">
        <w:rPr>
          <w:rFonts w:eastAsia="Malgun Gothic"/>
        </w:rPr>
        <w:t>ICE`</w:t>
      </w:r>
      <w:r w:rsidRPr="001B1925">
        <w:rPr>
          <w:rFonts w:eastAsia="Malgun Gothic"/>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r w:rsidRPr="001B1925">
        <w:t>iRTC</w:t>
      </w:r>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Malgun Gothic"/>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Malgun Gothic"/>
        </w:rPr>
      </w:pPr>
      <w:r w:rsidRPr="001B1925">
        <w:rPr>
          <w:rFonts w:eastAsia="Malgun Gothic"/>
        </w:rPr>
        <w:t>MR</w:t>
      </w:r>
      <w:r w:rsidRPr="001B1925">
        <w:rPr>
          <w:rFonts w:eastAsia="Malgun Gothic"/>
        </w:rPr>
        <w:tab/>
        <w:t>Mixed Reality</w:t>
      </w:r>
    </w:p>
    <w:p w14:paraId="2B9CDFD3" w14:textId="2551A2C8" w:rsidR="008C199A" w:rsidRPr="001B1925" w:rsidRDefault="008C199A" w:rsidP="0074753D">
      <w:pPr>
        <w:keepLines/>
        <w:spacing w:after="0"/>
        <w:ind w:left="1702" w:hanging="1418"/>
        <w:rPr>
          <w:rFonts w:eastAsia="Malgun Gothic"/>
        </w:rPr>
      </w:pPr>
      <w:r w:rsidRPr="001B1925">
        <w:rPr>
          <w:rFonts w:eastAsia="Malgun Gothic"/>
        </w:rPr>
        <w:t>MNO</w:t>
      </w:r>
      <w:r w:rsidRPr="001B1925">
        <w:rPr>
          <w:rFonts w:eastAsia="Malgun Gothic"/>
        </w:rPr>
        <w:tab/>
        <w:t>Mobile Network Operator</w:t>
      </w:r>
    </w:p>
    <w:p w14:paraId="116DBD52" w14:textId="77777777" w:rsidR="0074753D" w:rsidRPr="001B1925" w:rsidRDefault="0074753D" w:rsidP="0074753D">
      <w:pPr>
        <w:keepLines/>
        <w:spacing w:after="0"/>
        <w:ind w:left="1702" w:hanging="1418"/>
        <w:rPr>
          <w:rFonts w:eastAsia="Malgun Gothic"/>
        </w:rPr>
      </w:pPr>
      <w:r w:rsidRPr="001B1925">
        <w:rPr>
          <w:rFonts w:eastAsia="Malgun Gothic"/>
        </w:rPr>
        <w:t>NAT</w:t>
      </w:r>
      <w:r w:rsidRPr="001B1925">
        <w:rPr>
          <w:rFonts w:eastAsia="Malgun Gothic"/>
        </w:rPr>
        <w:tab/>
        <w:t>Network Address Translation</w:t>
      </w:r>
    </w:p>
    <w:p w14:paraId="34365274" w14:textId="42A2D79D"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OTT</w:t>
      </w:r>
      <w:r w:rsidRPr="001B1925">
        <w:rPr>
          <w:rFonts w:eastAsia="Malgun Gothic"/>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Malgun Gothic"/>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Malgun Gothic"/>
        </w:rPr>
      </w:pPr>
      <w:r w:rsidRPr="001B1925">
        <w:rPr>
          <w:rFonts w:eastAsia="Malgun Gothic"/>
        </w:rPr>
        <w:t>RTC</w:t>
      </w:r>
      <w:r w:rsidRPr="001B1925">
        <w:rPr>
          <w:rFonts w:eastAsia="Malgun Gothic"/>
        </w:rPr>
        <w:tab/>
        <w:t>Real-Time Communication</w:t>
      </w:r>
    </w:p>
    <w:p w14:paraId="237F0318" w14:textId="3117C781" w:rsidR="0074753D" w:rsidRPr="001B1925" w:rsidRDefault="0074753D" w:rsidP="0074753D">
      <w:pPr>
        <w:keepLines/>
        <w:spacing w:after="0"/>
        <w:ind w:left="1702" w:hanging="1418"/>
        <w:rPr>
          <w:rFonts w:eastAsia="Malgun Gothic"/>
        </w:rPr>
      </w:pPr>
      <w:r w:rsidRPr="001B1925">
        <w:rPr>
          <w:rFonts w:eastAsia="Malgun Gothic"/>
        </w:rPr>
        <w:t>RTP</w:t>
      </w:r>
      <w:r w:rsidRPr="001B1925">
        <w:rPr>
          <w:rFonts w:eastAsia="Malgun Gothic"/>
        </w:rPr>
        <w:tab/>
        <w:t>Real-time Transport Protocol</w:t>
      </w:r>
    </w:p>
    <w:p w14:paraId="784D6505" w14:textId="42102156" w:rsidR="00DC72B5" w:rsidRPr="001B1925" w:rsidRDefault="00DC72B5" w:rsidP="0074753D">
      <w:pPr>
        <w:keepLines/>
        <w:spacing w:after="0"/>
        <w:ind w:left="1702" w:hanging="1418"/>
        <w:rPr>
          <w:rFonts w:eastAsia="Malgun Gothic"/>
        </w:rPr>
      </w:pPr>
      <w:r w:rsidRPr="001B1925">
        <w:rPr>
          <w:rFonts w:eastAsia="Malgun Gothic"/>
        </w:rPr>
        <w:t>SCTP</w:t>
      </w:r>
      <w:r w:rsidRPr="001B1925">
        <w:rPr>
          <w:rFonts w:eastAsia="Malgun Gothic"/>
        </w:rPr>
        <w:tab/>
        <w:t>Stream Control Transmission Protocol</w:t>
      </w:r>
    </w:p>
    <w:p w14:paraId="7FDBC2C5" w14:textId="0BCA863D" w:rsidR="003350ED" w:rsidRPr="001B1925" w:rsidRDefault="003350ED" w:rsidP="0074753D">
      <w:pPr>
        <w:keepLines/>
        <w:spacing w:after="0"/>
        <w:ind w:left="1702" w:hanging="1418"/>
        <w:rPr>
          <w:rFonts w:eastAsia="Malgun Gothic"/>
        </w:rPr>
      </w:pPr>
      <w:r w:rsidRPr="001B1925">
        <w:rPr>
          <w:rFonts w:eastAsia="Malgun Gothic"/>
        </w:rPr>
        <w:t>SDO</w:t>
      </w:r>
      <w:r w:rsidRPr="001B1925">
        <w:rPr>
          <w:rFonts w:eastAsia="Malgun Gothic"/>
        </w:rPr>
        <w:tab/>
        <w:t>Standards Developing Organization</w:t>
      </w:r>
    </w:p>
    <w:p w14:paraId="41464DB1" w14:textId="77777777" w:rsidR="00830B27" w:rsidRPr="001B1925" w:rsidRDefault="00830B27" w:rsidP="00830B27">
      <w:pPr>
        <w:keepLines/>
        <w:spacing w:after="0"/>
        <w:ind w:left="1702" w:hanging="1418"/>
        <w:rPr>
          <w:rFonts w:eastAsia="Malgun Gothic"/>
        </w:rPr>
      </w:pPr>
      <w:r w:rsidRPr="001B1925">
        <w:rPr>
          <w:rFonts w:eastAsia="Malgun Gothic"/>
        </w:rPr>
        <w:t>SLAM</w:t>
      </w:r>
      <w:r w:rsidRPr="001B1925">
        <w:rPr>
          <w:rFonts w:eastAsia="Malgun Gothic"/>
        </w:rPr>
        <w:tab/>
        <w:t>Simultaneous Localization And Mapping</w:t>
      </w:r>
    </w:p>
    <w:p w14:paraId="4CC58BFA" w14:textId="77777777" w:rsidR="00830B27" w:rsidRPr="001B1925" w:rsidRDefault="00830B27" w:rsidP="00830B27">
      <w:pPr>
        <w:keepLines/>
        <w:spacing w:after="0"/>
        <w:ind w:left="1702" w:hanging="1418"/>
        <w:rPr>
          <w:rFonts w:eastAsia="Malgun Gothic"/>
        </w:rPr>
      </w:pPr>
      <w:r w:rsidRPr="001B1925">
        <w:rPr>
          <w:rFonts w:eastAsia="Malgun Gothic"/>
        </w:rPr>
        <w:t>SRTCP</w:t>
      </w:r>
      <w:r w:rsidRPr="001B1925">
        <w:rPr>
          <w:rFonts w:eastAsia="Malgun Gothic"/>
        </w:rPr>
        <w:tab/>
        <w:t>Secure Real-time Transport Control Protocol</w:t>
      </w:r>
    </w:p>
    <w:p w14:paraId="686DE981" w14:textId="62421B21" w:rsidR="0074753D" w:rsidRPr="001B1925" w:rsidRDefault="0074753D" w:rsidP="0074753D">
      <w:pPr>
        <w:keepLines/>
        <w:spacing w:after="0"/>
        <w:ind w:left="1702" w:hanging="1418"/>
        <w:rPr>
          <w:rFonts w:eastAsia="Malgun Gothic"/>
        </w:rPr>
      </w:pPr>
      <w:r w:rsidRPr="001B1925">
        <w:rPr>
          <w:rFonts w:eastAsia="Malgun Gothic"/>
        </w:rPr>
        <w:t>SRTP</w:t>
      </w:r>
      <w:r w:rsidRPr="001B1925">
        <w:rPr>
          <w:rFonts w:eastAsia="Malgun Gothic"/>
        </w:rPr>
        <w:tab/>
        <w:t>Secure Real-time Transport Protocol</w:t>
      </w:r>
    </w:p>
    <w:p w14:paraId="1D179D27" w14:textId="737CD151" w:rsidR="00DC72B5" w:rsidRPr="001B1925" w:rsidRDefault="00DC72B5" w:rsidP="0074753D">
      <w:pPr>
        <w:keepLines/>
        <w:spacing w:after="0"/>
        <w:ind w:left="1702" w:hanging="1418"/>
        <w:rPr>
          <w:rFonts w:eastAsia="Malgun Gothic"/>
          <w:lang w:eastAsia="ko-KR"/>
        </w:rPr>
      </w:pPr>
      <w:r w:rsidRPr="001B1925">
        <w:rPr>
          <w:rFonts w:eastAsia="Malgun Gothic"/>
        </w:rPr>
        <w:t>SSE</w:t>
      </w:r>
      <w:r w:rsidRPr="001B1925">
        <w:rPr>
          <w:rFonts w:eastAsia="Malgun Gothic"/>
        </w:rPr>
        <w:tab/>
        <w:t>Server-Sent Events</w:t>
      </w:r>
    </w:p>
    <w:p w14:paraId="387CF002" w14:textId="77777777" w:rsidR="0074753D" w:rsidRPr="001B1925" w:rsidRDefault="0074753D" w:rsidP="0074753D">
      <w:pPr>
        <w:keepLines/>
        <w:spacing w:after="0"/>
        <w:ind w:left="1702" w:hanging="1418"/>
        <w:rPr>
          <w:rFonts w:eastAsia="Malgun Gothic"/>
        </w:rPr>
      </w:pPr>
      <w:r w:rsidRPr="001B1925">
        <w:rPr>
          <w:rFonts w:eastAsia="Malgun Gothic"/>
        </w:rPr>
        <w:t>STUN</w:t>
      </w:r>
      <w:r w:rsidRPr="001B1925">
        <w:rPr>
          <w:rFonts w:eastAsia="Malgun Gothic"/>
        </w:rPr>
        <w:tab/>
        <w:t>Session Traversal Utilities for NAT</w:t>
      </w:r>
    </w:p>
    <w:p w14:paraId="51403127" w14:textId="77777777" w:rsidR="00830B27" w:rsidRPr="001B1925" w:rsidRDefault="00830B27" w:rsidP="00830B27">
      <w:pPr>
        <w:keepLines/>
        <w:spacing w:after="0"/>
        <w:ind w:left="1702" w:hanging="1418"/>
        <w:rPr>
          <w:rFonts w:eastAsia="Malgun Gothic"/>
        </w:rPr>
      </w:pPr>
      <w:r w:rsidRPr="001B1925">
        <w:rPr>
          <w:rFonts w:eastAsia="Malgun Gothic"/>
        </w:rPr>
        <w:t>TLS</w:t>
      </w:r>
      <w:r w:rsidRPr="001B1925">
        <w:rPr>
          <w:rFonts w:eastAsia="Malgun Gothic"/>
        </w:rPr>
        <w:tab/>
        <w:t>Transport Layer Security</w:t>
      </w:r>
    </w:p>
    <w:p w14:paraId="3B0F82F5" w14:textId="77777777" w:rsidR="00830B27" w:rsidRPr="001B1925" w:rsidRDefault="00830B27" w:rsidP="00830B27">
      <w:pPr>
        <w:keepLines/>
        <w:spacing w:after="0"/>
        <w:ind w:left="1702" w:hanging="1418"/>
        <w:rPr>
          <w:rFonts w:eastAsia="Malgun Gothic"/>
        </w:rPr>
      </w:pPr>
      <w:r w:rsidRPr="001B1925">
        <w:rPr>
          <w:rFonts w:eastAsia="Malgun Gothic"/>
        </w:rPr>
        <w:t>ToF</w:t>
      </w:r>
      <w:r w:rsidRPr="001B1925">
        <w:rPr>
          <w:rFonts w:eastAsia="Malgun Gothic"/>
        </w:rPr>
        <w:tab/>
        <w:t>Time of Flight</w:t>
      </w:r>
    </w:p>
    <w:p w14:paraId="6B42F7D6" w14:textId="7D361E53" w:rsidR="0074753D" w:rsidRPr="001B1925" w:rsidRDefault="0074753D" w:rsidP="0074753D">
      <w:pPr>
        <w:keepLines/>
        <w:spacing w:after="0"/>
        <w:ind w:left="1702" w:hanging="1418"/>
        <w:rPr>
          <w:rFonts w:eastAsia="Malgun Gothic"/>
        </w:rPr>
      </w:pPr>
      <w:r w:rsidRPr="001B1925">
        <w:rPr>
          <w:rFonts w:eastAsia="Malgun Gothic"/>
        </w:rPr>
        <w:t>TURN</w:t>
      </w:r>
      <w:r w:rsidRPr="001B1925">
        <w:rPr>
          <w:rFonts w:eastAsia="Malgun Gothic"/>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t>XMLHttpRequest</w:t>
      </w:r>
    </w:p>
    <w:p w14:paraId="4653EAD2" w14:textId="0A29C087" w:rsidR="0074753D" w:rsidRPr="001B1925" w:rsidRDefault="0074753D" w:rsidP="0074753D">
      <w:pPr>
        <w:keepLines/>
        <w:spacing w:after="0"/>
        <w:ind w:left="1702" w:hanging="1418"/>
        <w:rPr>
          <w:rFonts w:eastAsia="Malgun Gothic"/>
        </w:rPr>
      </w:pPr>
      <w:r w:rsidRPr="001B1925">
        <w:rPr>
          <w:rFonts w:eastAsia="Malgun Gothic"/>
        </w:rPr>
        <w:t>XR</w:t>
      </w:r>
      <w:r w:rsidRPr="001B1925">
        <w:rPr>
          <w:rFonts w:eastAsia="Malgun Gothic"/>
        </w:rPr>
        <w:tab/>
      </w:r>
      <w:r w:rsidRPr="001B1925">
        <w:rPr>
          <w:rFonts w:eastAsia="Malgun Gothic"/>
        </w:rPr>
        <w:tab/>
      </w:r>
      <w:r w:rsidR="001461B1" w:rsidRPr="001B1925">
        <w:rPr>
          <w:rFonts w:eastAsia="Malgun Gothic"/>
        </w:rPr>
        <w:t>Ex</w:t>
      </w:r>
      <w:r w:rsidRPr="001B1925">
        <w:rPr>
          <w:rFonts w:eastAsia="Malgun Gothic"/>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Heading1"/>
        <w:rPr>
          <w:lang w:eastAsia="ko-KR"/>
        </w:rPr>
      </w:pPr>
      <w:bookmarkStart w:id="50" w:name="_Toc133303917"/>
      <w:bookmarkStart w:id="51" w:name="_Toc139015224"/>
      <w:bookmarkStart w:id="52" w:name="_Toc152690186"/>
      <w:r>
        <w:rPr>
          <w:rFonts w:hint="eastAsia"/>
          <w:lang w:eastAsia="ko-KR"/>
        </w:rPr>
        <w:lastRenderedPageBreak/>
        <w:t>4</w:t>
      </w:r>
      <w:r>
        <w:rPr>
          <w:rFonts w:hint="eastAsia"/>
          <w:lang w:eastAsia="ko-KR"/>
        </w:rPr>
        <w:tab/>
      </w:r>
      <w:r>
        <w:rPr>
          <w:lang w:eastAsia="ko-KR"/>
        </w:rPr>
        <w:t>Procedures for real-time media communication</w:t>
      </w:r>
      <w:bookmarkEnd w:id="52"/>
    </w:p>
    <w:p w14:paraId="719F913B" w14:textId="44EED937" w:rsidR="008408C0" w:rsidRPr="006D292C" w:rsidRDefault="008408C0" w:rsidP="008408C0">
      <w:pPr>
        <w:pStyle w:val="Heading2"/>
      </w:pPr>
      <w:bookmarkStart w:id="53" w:name="_Toc152690187"/>
      <w:r w:rsidRPr="001B1925">
        <w:t>4.1</w:t>
      </w:r>
      <w:r w:rsidRPr="001B1925">
        <w:tab/>
      </w:r>
      <w:r>
        <w:t>General</w:t>
      </w:r>
      <w:bookmarkEnd w:id="53"/>
    </w:p>
    <w:p w14:paraId="53FCCA08" w14:textId="77777777"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[x].</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54"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C9474C" w:rsidRPr="006436AF" w14:paraId="0A4EB4F2" w14:textId="77777777" w:rsidTr="00C9474C">
        <w:tc>
          <w:tcPr>
            <w:tcW w:w="1277" w:type="dxa"/>
            <w:vMerge w:val="restart"/>
            <w:shd w:val="clear" w:color="auto" w:fill="auto"/>
          </w:tcPr>
          <w:p w14:paraId="0BF7997B" w14:textId="77777777" w:rsidR="00C9474C" w:rsidRPr="006436AF" w:rsidRDefault="00C9474C" w:rsidP="00C9474C">
            <w:pPr>
              <w:pStyle w:val="TAL"/>
            </w:pPr>
            <w:r w:rsidRPr="006436AF">
              <w:t xml:space="preserve">Content </w:t>
            </w:r>
            <w:r>
              <w:t>configuration</w:t>
            </w:r>
          </w:p>
        </w:tc>
        <w:tc>
          <w:tcPr>
            <w:tcW w:w="3137" w:type="dxa"/>
            <w:vMerge w:val="restart"/>
            <w:shd w:val="clear" w:color="auto" w:fill="auto"/>
          </w:tcPr>
          <w:p w14:paraId="34C7C1BA" w14:textId="77777777" w:rsidR="00C9474C" w:rsidRPr="006436AF" w:rsidRDefault="00C9474C"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C9474C" w:rsidRPr="006436AF" w:rsidRDefault="00C9474C" w:rsidP="00C9474C">
            <w:pPr>
              <w:pStyle w:val="TAL"/>
              <w:jc w:val="center"/>
            </w:pPr>
            <w:r>
              <w:t>RTC-1</w:t>
            </w:r>
          </w:p>
        </w:tc>
        <w:tc>
          <w:tcPr>
            <w:tcW w:w="3441" w:type="dxa"/>
            <w:shd w:val="clear" w:color="auto" w:fill="auto"/>
          </w:tcPr>
          <w:p w14:paraId="6A3BF3A6" w14:textId="77777777" w:rsidR="00C9474C" w:rsidRPr="00182292" w:rsidRDefault="00C9474C" w:rsidP="00C9474C">
            <w:pPr>
              <w:pStyle w:val="TAL"/>
            </w:pPr>
            <w:r w:rsidRPr="00182292">
              <w:t>Provisioning Sessions API</w:t>
            </w:r>
          </w:p>
        </w:tc>
        <w:tc>
          <w:tcPr>
            <w:tcW w:w="807" w:type="dxa"/>
          </w:tcPr>
          <w:p w14:paraId="18FF0425" w14:textId="77777777" w:rsidR="00C9474C" w:rsidRPr="006436AF" w:rsidRDefault="00C9474C" w:rsidP="00C9474C">
            <w:pPr>
              <w:pStyle w:val="TAL"/>
              <w:jc w:val="center"/>
            </w:pPr>
          </w:p>
        </w:tc>
      </w:tr>
      <w:tr w:rsidR="00C9474C" w:rsidRPr="006436AF" w14:paraId="5228B55D" w14:textId="77777777" w:rsidTr="00C9474C">
        <w:tc>
          <w:tcPr>
            <w:tcW w:w="1277" w:type="dxa"/>
            <w:vMerge/>
            <w:shd w:val="clear" w:color="auto" w:fill="auto"/>
          </w:tcPr>
          <w:p w14:paraId="08804F8E" w14:textId="77777777" w:rsidR="00C9474C" w:rsidRPr="006436AF" w:rsidRDefault="00C9474C" w:rsidP="00C9474C">
            <w:pPr>
              <w:pStyle w:val="TAL"/>
            </w:pPr>
          </w:p>
        </w:tc>
        <w:tc>
          <w:tcPr>
            <w:tcW w:w="3137" w:type="dxa"/>
            <w:vMerge/>
            <w:shd w:val="clear" w:color="auto" w:fill="auto"/>
          </w:tcPr>
          <w:p w14:paraId="3D78B16F" w14:textId="77777777" w:rsidR="00C9474C" w:rsidRPr="006436AF" w:rsidDel="001C22FB" w:rsidRDefault="00C9474C" w:rsidP="00C9474C">
            <w:pPr>
              <w:pStyle w:val="TAL"/>
            </w:pPr>
          </w:p>
        </w:tc>
        <w:tc>
          <w:tcPr>
            <w:tcW w:w="967" w:type="dxa"/>
            <w:vMerge/>
            <w:vAlign w:val="center"/>
          </w:tcPr>
          <w:p w14:paraId="5A3BC7AA" w14:textId="77777777" w:rsidR="00C9474C" w:rsidRPr="006436AF" w:rsidRDefault="00C9474C" w:rsidP="00C9474C">
            <w:pPr>
              <w:pStyle w:val="TAL"/>
              <w:jc w:val="center"/>
              <w:rPr>
                <w:lang w:eastAsia="ko-KR"/>
              </w:rPr>
            </w:pPr>
          </w:p>
        </w:tc>
        <w:tc>
          <w:tcPr>
            <w:tcW w:w="3441" w:type="dxa"/>
            <w:shd w:val="clear" w:color="auto" w:fill="auto"/>
          </w:tcPr>
          <w:p w14:paraId="4267A484" w14:textId="77777777" w:rsidR="00C9474C" w:rsidRPr="00D339C3" w:rsidRDefault="00C9474C" w:rsidP="00C9474C">
            <w:pPr>
              <w:pStyle w:val="TAL"/>
              <w:rPr>
                <w:highlight w:val="lightGray"/>
                <w:lang w:eastAsia="ko-KR"/>
              </w:rPr>
            </w:pPr>
            <w:r>
              <w:t>Configuration Provisioning API</w:t>
            </w:r>
          </w:p>
        </w:tc>
        <w:tc>
          <w:tcPr>
            <w:tcW w:w="807" w:type="dxa"/>
          </w:tcPr>
          <w:p w14:paraId="1D1F3B0A" w14:textId="77777777" w:rsidR="00C9474C" w:rsidRPr="006436AF" w:rsidRDefault="00C9474C" w:rsidP="00C9474C">
            <w:pPr>
              <w:pStyle w:val="TAL"/>
              <w:jc w:val="center"/>
            </w:pPr>
          </w:p>
        </w:tc>
      </w:tr>
      <w:tr w:rsidR="00C9474C" w:rsidRPr="006436AF" w14:paraId="5480E4D2" w14:textId="77777777" w:rsidTr="00C9474C">
        <w:tc>
          <w:tcPr>
            <w:tcW w:w="1277" w:type="dxa"/>
            <w:vMerge/>
            <w:shd w:val="clear" w:color="auto" w:fill="auto"/>
          </w:tcPr>
          <w:p w14:paraId="7EC29C9A" w14:textId="77777777" w:rsidR="00C9474C" w:rsidRPr="006436AF" w:rsidRDefault="00C9474C" w:rsidP="00C9474C">
            <w:pPr>
              <w:pStyle w:val="TAL"/>
            </w:pPr>
          </w:p>
        </w:tc>
        <w:tc>
          <w:tcPr>
            <w:tcW w:w="3137" w:type="dxa"/>
            <w:vMerge/>
            <w:shd w:val="clear" w:color="auto" w:fill="auto"/>
          </w:tcPr>
          <w:p w14:paraId="0AFECEC3" w14:textId="77777777" w:rsidR="00C9474C" w:rsidRPr="006436AF" w:rsidDel="001C22FB" w:rsidRDefault="00C9474C" w:rsidP="00C9474C">
            <w:pPr>
              <w:pStyle w:val="TAL"/>
            </w:pPr>
          </w:p>
        </w:tc>
        <w:tc>
          <w:tcPr>
            <w:tcW w:w="967" w:type="dxa"/>
            <w:vMerge w:val="restart"/>
            <w:vAlign w:val="center"/>
          </w:tcPr>
          <w:p w14:paraId="6C4ECA68" w14:textId="77777777" w:rsidR="00C9474C" w:rsidRPr="006436AF" w:rsidRDefault="00C9474C" w:rsidP="00C9474C">
            <w:pPr>
              <w:pStyle w:val="TAL"/>
              <w:jc w:val="center"/>
            </w:pPr>
            <w:r>
              <w:rPr>
                <w:lang w:eastAsia="ko-KR"/>
              </w:rPr>
              <w:t>R</w:t>
            </w:r>
            <w:r>
              <w:rPr>
                <w:rFonts w:hint="eastAsia"/>
                <w:lang w:eastAsia="ko-KR"/>
              </w:rPr>
              <w:t>TC-5</w:t>
            </w:r>
          </w:p>
        </w:tc>
        <w:tc>
          <w:tcPr>
            <w:tcW w:w="3441" w:type="dxa"/>
            <w:shd w:val="clear" w:color="auto" w:fill="auto"/>
          </w:tcPr>
          <w:p w14:paraId="25B7E122" w14:textId="77777777" w:rsidR="00C9474C" w:rsidRPr="00182292" w:rsidRDefault="00C9474C" w:rsidP="00C9474C">
            <w:pPr>
              <w:pStyle w:val="TAL"/>
            </w:pPr>
            <w:r>
              <w:rPr>
                <w:rFonts w:hint="eastAsia"/>
                <w:lang w:eastAsia="ko-KR"/>
              </w:rPr>
              <w:t>Configuration API</w:t>
            </w:r>
          </w:p>
        </w:tc>
        <w:tc>
          <w:tcPr>
            <w:tcW w:w="807" w:type="dxa"/>
          </w:tcPr>
          <w:p w14:paraId="1A4497D1" w14:textId="77777777" w:rsidR="00C9474C" w:rsidRPr="006436AF" w:rsidRDefault="00C9474C" w:rsidP="00C9474C">
            <w:pPr>
              <w:pStyle w:val="TAL"/>
              <w:jc w:val="center"/>
            </w:pPr>
          </w:p>
        </w:tc>
      </w:tr>
      <w:tr w:rsidR="00C9474C" w:rsidRPr="006436AF" w14:paraId="2A07EB6B" w14:textId="77777777" w:rsidTr="00C9474C">
        <w:tc>
          <w:tcPr>
            <w:tcW w:w="1277" w:type="dxa"/>
            <w:vMerge/>
            <w:shd w:val="clear" w:color="auto" w:fill="auto"/>
          </w:tcPr>
          <w:p w14:paraId="6FD73975" w14:textId="77777777" w:rsidR="00C9474C" w:rsidRPr="006436AF" w:rsidRDefault="00C9474C" w:rsidP="00C9474C">
            <w:pPr>
              <w:pStyle w:val="TAL"/>
            </w:pPr>
          </w:p>
        </w:tc>
        <w:tc>
          <w:tcPr>
            <w:tcW w:w="3137" w:type="dxa"/>
            <w:vMerge/>
            <w:shd w:val="clear" w:color="auto" w:fill="auto"/>
          </w:tcPr>
          <w:p w14:paraId="2EC4304C" w14:textId="77777777" w:rsidR="00C9474C" w:rsidRPr="006436AF" w:rsidDel="001C22FB" w:rsidRDefault="00C9474C" w:rsidP="00C9474C">
            <w:pPr>
              <w:pStyle w:val="TAL"/>
            </w:pPr>
          </w:p>
        </w:tc>
        <w:tc>
          <w:tcPr>
            <w:tcW w:w="967" w:type="dxa"/>
            <w:vMerge/>
            <w:vAlign w:val="center"/>
          </w:tcPr>
          <w:p w14:paraId="377D9193" w14:textId="77777777" w:rsidR="00C9474C" w:rsidRPr="006436AF" w:rsidRDefault="00C9474C" w:rsidP="00C9474C">
            <w:pPr>
              <w:pStyle w:val="TAL"/>
              <w:jc w:val="center"/>
            </w:pPr>
          </w:p>
        </w:tc>
        <w:tc>
          <w:tcPr>
            <w:tcW w:w="3441" w:type="dxa"/>
            <w:shd w:val="clear" w:color="auto" w:fill="auto"/>
          </w:tcPr>
          <w:p w14:paraId="6746968E" w14:textId="77777777" w:rsidR="00C9474C" w:rsidRPr="00182292" w:rsidRDefault="00C9474C" w:rsidP="00C9474C">
            <w:pPr>
              <w:pStyle w:val="TAL"/>
            </w:pPr>
            <w:r w:rsidRPr="00182292">
              <w:t xml:space="preserve">Service </w:t>
            </w:r>
            <w:r>
              <w:t xml:space="preserve">Configuration </w:t>
            </w:r>
            <w:r w:rsidRPr="00182292">
              <w:t>Information API</w:t>
            </w:r>
          </w:p>
        </w:tc>
        <w:tc>
          <w:tcPr>
            <w:tcW w:w="807" w:type="dxa"/>
          </w:tcPr>
          <w:p w14:paraId="1A0AC3D8" w14:textId="77777777" w:rsidR="00C9474C" w:rsidRPr="006436AF" w:rsidRDefault="00C9474C" w:rsidP="00C9474C">
            <w:pPr>
              <w:pStyle w:val="TAL"/>
              <w:jc w:val="center"/>
            </w:pP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77777777" w:rsidR="00C9474C" w:rsidRPr="006436AF" w:rsidRDefault="00C9474C" w:rsidP="00C9474C">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t>Configuration</w:t>
            </w:r>
            <w:r w:rsidRPr="006436AF">
              <w:t xml:space="preserve"> 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77777777" w:rsidR="00C9474C" w:rsidRPr="006436AF" w:rsidRDefault="00C9474C" w:rsidP="00C9474C">
            <w:pPr>
              <w:pStyle w:val="TAL"/>
              <w:jc w:val="center"/>
            </w:pP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7777777" w:rsidR="00C9474C" w:rsidRPr="006436AF" w:rsidRDefault="00C9474C" w:rsidP="00C9474C">
            <w:pPr>
              <w:pStyle w:val="TAL"/>
              <w:jc w:val="center"/>
            </w:pP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77777777" w:rsidR="00C9474C" w:rsidRPr="00182292" w:rsidRDefault="00C9474C" w:rsidP="00C9474C">
            <w:pPr>
              <w:pStyle w:val="TAL"/>
            </w:pPr>
            <w:r w:rsidRPr="00182292">
              <w:t xml:space="preserve">Service </w:t>
            </w:r>
            <w:r>
              <w:t xml:space="preserve">Configuration </w:t>
            </w:r>
            <w:r w:rsidRPr="00182292">
              <w:t>Information API</w:t>
            </w:r>
          </w:p>
        </w:tc>
        <w:tc>
          <w:tcPr>
            <w:tcW w:w="807" w:type="dxa"/>
          </w:tcPr>
          <w:p w14:paraId="3C25F079" w14:textId="77777777" w:rsidR="00C9474C" w:rsidRPr="006436AF" w:rsidRDefault="00C9474C" w:rsidP="00C9474C">
            <w:pPr>
              <w:pStyle w:val="TAL"/>
              <w:jc w:val="center"/>
            </w:pP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77777777" w:rsidR="00C9474C" w:rsidRPr="006436AF" w:rsidRDefault="00C9474C" w:rsidP="00C9474C">
            <w:pPr>
              <w:pStyle w:val="TAL"/>
              <w:jc w:val="center"/>
            </w:pPr>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77777777"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t>Configuration</w:t>
            </w:r>
            <w:r w:rsidRPr="006436AF">
              <w:t xml:space="preserve"> 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77777777" w:rsidR="00C9474C" w:rsidRPr="006436AF" w:rsidRDefault="00C9474C" w:rsidP="00C9474C">
            <w:pPr>
              <w:pStyle w:val="TAL"/>
              <w:jc w:val="center"/>
            </w:pP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77777777" w:rsidR="00C9474C" w:rsidRPr="006436AF" w:rsidRDefault="00C9474C" w:rsidP="00C9474C">
            <w:pPr>
              <w:pStyle w:val="TAL"/>
              <w:jc w:val="center"/>
            </w:pPr>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77777777" w:rsidR="00C9474C" w:rsidRPr="00182292" w:rsidRDefault="00C9474C" w:rsidP="00C9474C">
            <w:pPr>
              <w:pStyle w:val="TAL"/>
            </w:pPr>
            <w:r w:rsidRPr="00182292">
              <w:t xml:space="preserve">Service </w:t>
            </w:r>
            <w:r>
              <w:t xml:space="preserve">Configuration </w:t>
            </w:r>
            <w:r w:rsidRPr="00182292">
              <w:t>Information API</w:t>
            </w:r>
          </w:p>
        </w:tc>
        <w:tc>
          <w:tcPr>
            <w:tcW w:w="807" w:type="dxa"/>
          </w:tcPr>
          <w:p w14:paraId="2F00A181" w14:textId="77777777" w:rsidR="00C9474C" w:rsidRPr="006436AF" w:rsidRDefault="00C9474C" w:rsidP="00C9474C">
            <w:pPr>
              <w:pStyle w:val="TAL"/>
              <w:jc w:val="center"/>
            </w:pPr>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77777777" w:rsidR="00C9474C" w:rsidRPr="006436AF" w:rsidRDefault="00C9474C" w:rsidP="00C9474C">
            <w:pPr>
              <w:pStyle w:val="TAL"/>
              <w:jc w:val="center"/>
            </w:pPr>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77777777" w:rsidR="00C9474C" w:rsidRPr="006436AF" w:rsidRDefault="00C9474C" w:rsidP="00C9474C">
            <w:pPr>
              <w:pStyle w:val="TAL"/>
              <w:jc w:val="center"/>
            </w:pP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77777777" w:rsidR="00C9474C" w:rsidRPr="006436AF" w:rsidRDefault="00C9474C" w:rsidP="00C9474C">
            <w:pPr>
              <w:pStyle w:val="TAL"/>
              <w:jc w:val="center"/>
            </w:pP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77777777" w:rsidR="00C9474C" w:rsidRPr="00182292" w:rsidRDefault="00C9474C" w:rsidP="00C9474C">
            <w:pPr>
              <w:pStyle w:val="TAL"/>
            </w:pPr>
            <w:r w:rsidRPr="00182292">
              <w:t xml:space="preserve">Service </w:t>
            </w:r>
            <w:r>
              <w:t xml:space="preserve">Configuration </w:t>
            </w:r>
            <w:r w:rsidRPr="00182292">
              <w:t>Information API</w:t>
            </w:r>
          </w:p>
        </w:tc>
        <w:tc>
          <w:tcPr>
            <w:tcW w:w="807" w:type="dxa"/>
          </w:tcPr>
          <w:p w14:paraId="2824C5AE" w14:textId="77777777" w:rsidR="00C9474C" w:rsidRPr="006436AF" w:rsidRDefault="00C9474C" w:rsidP="00C9474C">
            <w:pPr>
              <w:pStyle w:val="TAL"/>
              <w:jc w:val="center"/>
            </w:pPr>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77777777" w:rsidR="00C9474C" w:rsidRPr="00182292" w:rsidRDefault="00C9474C" w:rsidP="00C9474C">
            <w:pPr>
              <w:pStyle w:val="TAL"/>
            </w:pPr>
            <w:r w:rsidRPr="00182292">
              <w:t>Dynamic Policies API</w:t>
            </w:r>
          </w:p>
        </w:tc>
        <w:tc>
          <w:tcPr>
            <w:tcW w:w="807" w:type="dxa"/>
          </w:tcPr>
          <w:p w14:paraId="5325F3EA" w14:textId="77777777" w:rsidR="00C9474C" w:rsidRPr="006436AF" w:rsidRDefault="00C9474C" w:rsidP="00C9474C">
            <w:pPr>
              <w:pStyle w:val="TAL"/>
              <w:jc w:val="center"/>
            </w:pPr>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77777777" w:rsidR="00C9474C" w:rsidRPr="006436AF" w:rsidRDefault="00C9474C" w:rsidP="00C9474C">
            <w:pPr>
              <w:pStyle w:val="TAL"/>
            </w:pPr>
            <w:r w:rsidRPr="006436AF">
              <w:t xml:space="preserve">The </w:t>
            </w:r>
            <w:r>
              <w:t>RTC enpoint</w:t>
            </w:r>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77777777" w:rsidR="00C9474C" w:rsidRPr="00182292" w:rsidRDefault="00C9474C" w:rsidP="00C9474C">
            <w:pPr>
              <w:pStyle w:val="TAL"/>
            </w:pPr>
            <w:r w:rsidRPr="00182292">
              <w:t xml:space="preserve">Service </w:t>
            </w:r>
            <w:r>
              <w:t xml:space="preserve">Configuration </w:t>
            </w:r>
            <w:r w:rsidRPr="00182292">
              <w:t>Information API</w:t>
            </w:r>
          </w:p>
        </w:tc>
        <w:tc>
          <w:tcPr>
            <w:tcW w:w="807" w:type="dxa"/>
          </w:tcPr>
          <w:p w14:paraId="59CC7FEF" w14:textId="77777777" w:rsidR="00C9474C" w:rsidRPr="006436AF" w:rsidRDefault="00C9474C" w:rsidP="00C9474C">
            <w:pPr>
              <w:pStyle w:val="TAL"/>
              <w:jc w:val="center"/>
            </w:pPr>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77777777" w:rsidR="00C9474C" w:rsidRPr="006436AF" w:rsidRDefault="00C9474C" w:rsidP="00C9474C">
            <w:pPr>
              <w:pStyle w:val="TAL"/>
              <w:jc w:val="center"/>
            </w:pPr>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77777777" w:rsidR="00C9474C" w:rsidRPr="006436AF" w:rsidRDefault="00C9474C" w:rsidP="00C9474C">
            <w:pPr>
              <w:pStyle w:val="TAL"/>
              <w:jc w:val="center"/>
            </w:pP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777777" w:rsidR="00C9474C" w:rsidRPr="006436AF" w:rsidRDefault="00C9474C" w:rsidP="00C9474C">
            <w:pPr>
              <w:pStyle w:val="TAL"/>
              <w:jc w:val="center"/>
            </w:pP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77777777" w:rsidR="00C9474C" w:rsidRPr="00182292" w:rsidRDefault="00C9474C" w:rsidP="00C9474C">
            <w:pPr>
              <w:pStyle w:val="TAL"/>
            </w:pPr>
            <w:r w:rsidRPr="00182292">
              <w:t xml:space="preserve">Service </w:t>
            </w:r>
            <w:r>
              <w:t xml:space="preserve">Configuration </w:t>
            </w:r>
            <w:r w:rsidRPr="00182292">
              <w:t>Information API</w:t>
            </w:r>
          </w:p>
        </w:tc>
        <w:tc>
          <w:tcPr>
            <w:tcW w:w="807" w:type="dxa"/>
            <w:vAlign w:val="center"/>
          </w:tcPr>
          <w:p w14:paraId="35964DC5" w14:textId="77777777" w:rsidR="00C9474C" w:rsidRPr="006436AF" w:rsidRDefault="00C9474C" w:rsidP="00C9474C">
            <w:pPr>
              <w:pStyle w:val="TAL"/>
              <w:jc w:val="center"/>
            </w:pPr>
          </w:p>
        </w:tc>
      </w:tr>
    </w:tbl>
    <w:p w14:paraId="2213C37C" w14:textId="4D1A468C" w:rsidR="008408C0" w:rsidRDefault="008408C0" w:rsidP="008408C0">
      <w:pPr>
        <w:pStyle w:val="Heading2"/>
        <w:rPr>
          <w:lang w:eastAsia="ko-KR"/>
        </w:rPr>
      </w:pPr>
      <w:bookmarkStart w:id="55" w:name="_Toc143713046"/>
      <w:bookmarkStart w:id="56" w:name="_Toc152690188"/>
      <w:bookmarkEnd w:id="54"/>
      <w:r>
        <w:rPr>
          <w:rFonts w:hint="eastAsia"/>
          <w:lang w:eastAsia="ko-KR"/>
        </w:rPr>
        <w:t>4.2</w:t>
      </w:r>
      <w:r>
        <w:rPr>
          <w:rFonts w:hint="eastAsia"/>
          <w:lang w:eastAsia="ko-KR"/>
        </w:rPr>
        <w:tab/>
        <w:t>Procedures for media session handling</w:t>
      </w:r>
      <w:bookmarkEnd w:id="56"/>
    </w:p>
    <w:p w14:paraId="04115775" w14:textId="5A529B7E" w:rsidR="008408C0" w:rsidRDefault="008408C0" w:rsidP="00C9474C">
      <w:pPr>
        <w:pStyle w:val="Heading3"/>
      </w:pPr>
      <w:bookmarkStart w:id="57" w:name="_Toc152690189"/>
      <w:r>
        <w:rPr>
          <w:rFonts w:hint="eastAsia"/>
          <w:lang w:eastAsia="ko-KR"/>
        </w:rPr>
        <w:t>4</w:t>
      </w:r>
      <w:r>
        <w:rPr>
          <w:lang w:eastAsia="ko-KR"/>
        </w:rPr>
        <w:t>.2.1</w:t>
      </w:r>
      <w:r>
        <w:rPr>
          <w:lang w:eastAsia="ko-KR"/>
        </w:rPr>
        <w:tab/>
      </w:r>
      <w:r w:rsidRPr="00EF34F9">
        <w:t>P</w:t>
      </w:r>
      <w:r>
        <w:t>rovisioning (RTC-1) p</w:t>
      </w:r>
      <w:r w:rsidRPr="00EF34F9">
        <w:t>rocedures</w:t>
      </w:r>
      <w:bookmarkEnd w:id="57"/>
    </w:p>
    <w:p w14:paraId="7C115BA5" w14:textId="6B28D55D" w:rsidR="008408C0" w:rsidRPr="003E33DB" w:rsidRDefault="008408C0" w:rsidP="008408C0">
      <w:pPr>
        <w:pStyle w:val="EditorsNote"/>
      </w:pPr>
      <w:r>
        <w:t>Editor’s Note: refer to 5.3 of TS 26.51x.</w:t>
      </w:r>
    </w:p>
    <w:p w14:paraId="40F5D655" w14:textId="6A6D71A5" w:rsidR="008408C0" w:rsidRDefault="008408C0" w:rsidP="00C9474C">
      <w:pPr>
        <w:pStyle w:val="Heading3"/>
      </w:pPr>
      <w:bookmarkStart w:id="58" w:name="_Toc152690190"/>
      <w:r>
        <w:t>4</w:t>
      </w:r>
      <w:r w:rsidRPr="00586B6B">
        <w:t>.</w:t>
      </w:r>
      <w:r>
        <w:t>2.2</w:t>
      </w:r>
      <w:r w:rsidRPr="00586B6B">
        <w:tab/>
      </w:r>
      <w:r>
        <w:t>Network media session handling (RTC-3, RTC-5) p</w:t>
      </w:r>
      <w:r w:rsidRPr="00EF34F9">
        <w:t>rocedures</w:t>
      </w:r>
      <w:bookmarkEnd w:id="58"/>
    </w:p>
    <w:p w14:paraId="322C4B6E" w14:textId="1E2AA02D" w:rsidR="008408C0" w:rsidRPr="003E33DB" w:rsidRDefault="008408C0" w:rsidP="008408C0">
      <w:pPr>
        <w:pStyle w:val="EditorsNote"/>
      </w:pPr>
      <w:r>
        <w:t>Editor’s Note: refer to 5.4 of TS 26.51x</w:t>
      </w:r>
    </w:p>
    <w:p w14:paraId="6856788D" w14:textId="308B4EA0" w:rsidR="008408C0" w:rsidRDefault="008408C0" w:rsidP="00C9474C">
      <w:pPr>
        <w:pStyle w:val="Heading3"/>
      </w:pPr>
      <w:bookmarkStart w:id="59" w:name="_Toc152690191"/>
      <w:r>
        <w:t>4</w:t>
      </w:r>
      <w:r w:rsidRPr="00586B6B">
        <w:t>.</w:t>
      </w:r>
      <w:r>
        <w:t>2.3</w:t>
      </w:r>
      <w:r w:rsidRPr="00586B6B">
        <w:tab/>
      </w:r>
      <w:r>
        <w:t>UE media session handling (RTC-6) p</w:t>
      </w:r>
      <w:r w:rsidRPr="00EF34F9">
        <w:t>rocedures</w:t>
      </w:r>
      <w:bookmarkEnd w:id="59"/>
    </w:p>
    <w:p w14:paraId="585B9EE6" w14:textId="5B37359E" w:rsidR="008408C0" w:rsidRPr="003C667C" w:rsidRDefault="008408C0" w:rsidP="008408C0">
      <w:pPr>
        <w:pStyle w:val="EditorsNote"/>
      </w:pPr>
      <w:r>
        <w:t>Editor’s Note: refer to 5.5 of TS 26.51x.</w:t>
      </w:r>
    </w:p>
    <w:p w14:paraId="2FBAC236" w14:textId="698F2B0A" w:rsidR="008408C0" w:rsidRDefault="008408C0" w:rsidP="008408C0">
      <w:pPr>
        <w:pStyle w:val="Heading2"/>
        <w:rPr>
          <w:lang w:eastAsia="ko-KR"/>
        </w:rPr>
      </w:pPr>
      <w:bookmarkStart w:id="60" w:name="_Toc152690192"/>
      <w:r>
        <w:rPr>
          <w:rFonts w:hint="eastAsia"/>
          <w:lang w:eastAsia="ko-KR"/>
        </w:rPr>
        <w:t>4.3</w:t>
      </w:r>
      <w:r>
        <w:rPr>
          <w:rFonts w:hint="eastAsia"/>
          <w:lang w:eastAsia="ko-KR"/>
        </w:rPr>
        <w:tab/>
        <w:t xml:space="preserve">Procedures for media </w:t>
      </w:r>
      <w:r w:rsidR="001058BB">
        <w:rPr>
          <w:lang w:eastAsia="ko-KR"/>
        </w:rPr>
        <w:t>content and signalling transport</w:t>
      </w:r>
      <w:bookmarkEnd w:id="60"/>
    </w:p>
    <w:p w14:paraId="2AB954C1" w14:textId="7C4BFCF9" w:rsidR="008408C0" w:rsidRDefault="008408C0" w:rsidP="008408C0">
      <w:pPr>
        <w:pStyle w:val="Heading3"/>
      </w:pPr>
      <w:bookmarkStart w:id="61" w:name="_Toc152690193"/>
      <w:r>
        <w:rPr>
          <w:rFonts w:hint="eastAsia"/>
          <w:lang w:eastAsia="ko-KR"/>
        </w:rPr>
        <w:t>4</w:t>
      </w:r>
      <w:r>
        <w:rPr>
          <w:lang w:eastAsia="ko-KR"/>
        </w:rPr>
        <w:t>.3.1</w:t>
      </w:r>
      <w:r>
        <w:rPr>
          <w:lang w:eastAsia="ko-KR"/>
        </w:rPr>
        <w:tab/>
      </w:r>
      <w:r w:rsidR="001058BB" w:rsidRPr="001058BB">
        <w:t xml:space="preserve">Media-centric transport </w:t>
      </w:r>
      <w:r w:rsidR="001058BB">
        <w:t>(RTC-4</w:t>
      </w:r>
      <w:r>
        <w:t>) p</w:t>
      </w:r>
      <w:r w:rsidRPr="00EF34F9">
        <w:t>rocedures</w:t>
      </w:r>
      <w:bookmarkEnd w:id="61"/>
    </w:p>
    <w:p w14:paraId="4510E825" w14:textId="073A5269" w:rsidR="001058BB" w:rsidRPr="003E33DB" w:rsidRDefault="001058BB" w:rsidP="001058BB">
      <w:pPr>
        <w:pStyle w:val="EditorsNote"/>
      </w:pPr>
      <w:r>
        <w:t xml:space="preserve">Editor’s Note: </w:t>
      </w:r>
      <w:r w:rsidR="00D919F9">
        <w:t>both RTC-4s and -4m to be specified</w:t>
      </w:r>
    </w:p>
    <w:p w14:paraId="34A6AF14" w14:textId="59B8046F" w:rsidR="001058BB" w:rsidRDefault="001058BB" w:rsidP="001058BB">
      <w:pPr>
        <w:pStyle w:val="Heading3"/>
      </w:pPr>
      <w:bookmarkStart w:id="62" w:name="_Toc152690194"/>
      <w:r>
        <w:lastRenderedPageBreak/>
        <w:t>4</w:t>
      </w:r>
      <w:r w:rsidRPr="00586B6B">
        <w:t>.</w:t>
      </w:r>
      <w:r>
        <w:t>3.2</w:t>
      </w:r>
      <w:r w:rsidRPr="00586B6B">
        <w:tab/>
      </w:r>
      <w:r>
        <w:t>UE media delivery (RTC-7) p</w:t>
      </w:r>
      <w:r w:rsidRPr="00EF34F9">
        <w:t>rocedures</w:t>
      </w:r>
      <w:bookmarkEnd w:id="62"/>
    </w:p>
    <w:p w14:paraId="799771B9" w14:textId="17949DD3" w:rsidR="001058BB" w:rsidRPr="003C667C" w:rsidRDefault="001058BB" w:rsidP="001058BB">
      <w:pPr>
        <w:pStyle w:val="EditorsNote"/>
      </w:pPr>
      <w:r>
        <w:t>Editor’s Note:.</w:t>
      </w:r>
      <w:r w:rsidR="00192DDA">
        <w:t>RTC-7 is an internal interface. Can be removed if not required</w:t>
      </w:r>
    </w:p>
    <w:p w14:paraId="48A8966B" w14:textId="77777777" w:rsidR="008408C0" w:rsidRPr="00C9474C" w:rsidRDefault="008408C0" w:rsidP="00C9474C"/>
    <w:p w14:paraId="0B1713A9" w14:textId="77777777" w:rsidR="00C9474C" w:rsidRPr="006D292C" w:rsidRDefault="00C9474C" w:rsidP="00C9474C">
      <w:pPr>
        <w:pStyle w:val="Heading1"/>
      </w:pPr>
      <w:bookmarkStart w:id="63" w:name="_Toc152690195"/>
      <w:bookmarkEnd w:id="55"/>
      <w:r>
        <w:t>5</w:t>
      </w:r>
      <w:r w:rsidRPr="001B1925">
        <w:tab/>
      </w:r>
      <w:r>
        <w:t>General aspects of APIs</w:t>
      </w:r>
      <w:bookmarkEnd w:id="63"/>
    </w:p>
    <w:p w14:paraId="0F59ED33" w14:textId="77777777" w:rsidR="00C9474C" w:rsidRPr="001B4919" w:rsidRDefault="00C9474C" w:rsidP="00835D4A">
      <w:pPr>
        <w:pStyle w:val="Heading2"/>
      </w:pPr>
      <w:bookmarkStart w:id="64" w:name="_Toc68899554"/>
      <w:bookmarkStart w:id="65" w:name="_Toc71214305"/>
      <w:bookmarkStart w:id="66" w:name="_Toc71721979"/>
      <w:bookmarkStart w:id="67" w:name="_Toc74859031"/>
      <w:bookmarkStart w:id="68" w:name="_Toc123800760"/>
      <w:bookmarkStart w:id="69" w:name="_Toc152690196"/>
      <w:r w:rsidRPr="001B4919">
        <w:t>5.1</w:t>
      </w:r>
      <w:r w:rsidRPr="001B4919">
        <w:tab/>
        <w:t>Usage of HTTP</w:t>
      </w:r>
      <w:bookmarkEnd w:id="64"/>
      <w:bookmarkEnd w:id="65"/>
      <w:bookmarkEnd w:id="66"/>
      <w:bookmarkEnd w:id="67"/>
      <w:bookmarkEnd w:id="68"/>
      <w:bookmarkEnd w:id="69"/>
    </w:p>
    <w:p w14:paraId="07ED76DA" w14:textId="77777777" w:rsidR="00C9474C" w:rsidRPr="006F3D1F" w:rsidRDefault="00C9474C" w:rsidP="00C9474C">
      <w:pPr>
        <w:pStyle w:val="Heading3"/>
      </w:pPr>
      <w:bookmarkStart w:id="70" w:name="_Toc68899555"/>
      <w:bookmarkStart w:id="71" w:name="_Toc71214306"/>
      <w:bookmarkStart w:id="72" w:name="_Toc71721980"/>
      <w:bookmarkStart w:id="73" w:name="_Toc74859032"/>
      <w:bookmarkStart w:id="74" w:name="_Toc123800761"/>
      <w:bookmarkStart w:id="75" w:name="_Toc152690197"/>
      <w:r w:rsidRPr="006F3D1F">
        <w:t>5.1.1</w:t>
      </w:r>
      <w:r w:rsidRPr="006F3D1F">
        <w:tab/>
        <w:t>HTTP protocol version</w:t>
      </w:r>
      <w:bookmarkEnd w:id="70"/>
      <w:bookmarkEnd w:id="71"/>
      <w:bookmarkEnd w:id="72"/>
      <w:bookmarkEnd w:id="73"/>
      <w:bookmarkEnd w:id="74"/>
      <w:bookmarkEnd w:id="75"/>
    </w:p>
    <w:p w14:paraId="3BF53AF3" w14:textId="77777777" w:rsidR="00C9474C" w:rsidRPr="006F3D1F" w:rsidRDefault="00C9474C" w:rsidP="00C9474C">
      <w:pPr>
        <w:pStyle w:val="Heading4"/>
      </w:pPr>
      <w:bookmarkStart w:id="76" w:name="_Toc68899556"/>
      <w:bookmarkStart w:id="77" w:name="_Toc71214307"/>
      <w:bookmarkStart w:id="78" w:name="_Toc71721981"/>
      <w:bookmarkStart w:id="79" w:name="_Toc74859033"/>
      <w:bookmarkStart w:id="80" w:name="_Toc123800762"/>
      <w:bookmarkStart w:id="81" w:name="_Toc152690198"/>
      <w:r w:rsidRPr="006F3D1F">
        <w:t>5.1.</w:t>
      </w:r>
      <w:r>
        <w:t>1.1</w:t>
      </w:r>
      <w:r w:rsidRPr="006F3D1F">
        <w:tab/>
        <w:t>RTC AF</w:t>
      </w:r>
      <w:bookmarkEnd w:id="76"/>
      <w:bookmarkEnd w:id="77"/>
      <w:bookmarkEnd w:id="78"/>
      <w:bookmarkEnd w:id="79"/>
      <w:bookmarkEnd w:id="80"/>
      <w:bookmarkEnd w:id="81"/>
    </w:p>
    <w:p w14:paraId="49E34721" w14:textId="77777777" w:rsidR="00C9474C" w:rsidRPr="00DB7F2A" w:rsidRDefault="00C9474C" w:rsidP="00C9474C">
      <w:r w:rsidRPr="00586B6B">
        <w:t xml:space="preserve">Implementations of the </w:t>
      </w:r>
      <w:r>
        <w:t>RTC</w:t>
      </w:r>
      <w:r w:rsidRPr="00586B6B">
        <w:t xml:space="preserve"> AF shall </w:t>
      </w:r>
      <w:r>
        <w:t>comply with clause 7.1.1 of TS 26.510.</w:t>
      </w:r>
    </w:p>
    <w:p w14:paraId="2F2CA870" w14:textId="77777777" w:rsidR="00C9474C" w:rsidRPr="006F3D1F" w:rsidRDefault="00C9474C" w:rsidP="00C9474C">
      <w:pPr>
        <w:pStyle w:val="Heading3"/>
      </w:pPr>
      <w:bookmarkStart w:id="82" w:name="_Toc68899558"/>
      <w:bookmarkStart w:id="83" w:name="_Toc71214309"/>
      <w:bookmarkStart w:id="84" w:name="_Toc71721983"/>
      <w:bookmarkStart w:id="85" w:name="_Toc74859035"/>
      <w:bookmarkStart w:id="86" w:name="_Toc123800764"/>
      <w:bookmarkStart w:id="87" w:name="_Toc152690199"/>
      <w:r w:rsidRPr="006F3D1F">
        <w:t>5.1.2</w:t>
      </w:r>
      <w:r w:rsidRPr="006F3D1F">
        <w:tab/>
        <w:t>HTTP message bodies for API resources</w:t>
      </w:r>
      <w:bookmarkEnd w:id="82"/>
      <w:bookmarkEnd w:id="83"/>
      <w:bookmarkEnd w:id="84"/>
      <w:bookmarkEnd w:id="85"/>
      <w:bookmarkEnd w:id="86"/>
      <w:bookmarkEnd w:id="87"/>
    </w:p>
    <w:p w14:paraId="5F46964B" w14:textId="77777777" w:rsidR="00C9474C" w:rsidRPr="00586B6B" w:rsidRDefault="00C9474C" w:rsidP="00C9474C">
      <w:r w:rsidRPr="00586B6B">
        <w:t xml:space="preserve">The OpenAPI [23] specification of HTTP messages and their content bodies </w:t>
      </w:r>
      <w:r>
        <w:t>is contained in Annex </w:t>
      </w:r>
      <w:r w:rsidRPr="006F3D1F">
        <w:t xml:space="preserve">X of the present document </w:t>
      </w:r>
      <w:r>
        <w:t>and in Annex A of TS 26.510.</w:t>
      </w:r>
    </w:p>
    <w:p w14:paraId="3200B1A2" w14:textId="77777777" w:rsidR="00C9474C" w:rsidRPr="006F3D1F" w:rsidRDefault="00C9474C" w:rsidP="00C9474C">
      <w:pPr>
        <w:pStyle w:val="Heading3"/>
      </w:pPr>
      <w:bookmarkStart w:id="88" w:name="_Toc68899559"/>
      <w:bookmarkStart w:id="89" w:name="_Toc71214310"/>
      <w:bookmarkStart w:id="90" w:name="_Toc71721984"/>
      <w:bookmarkStart w:id="91" w:name="_Toc74859036"/>
      <w:bookmarkStart w:id="92" w:name="_Toc123800765"/>
      <w:bookmarkStart w:id="93" w:name="_Toc152690200"/>
      <w:r w:rsidRPr="006F3D1F">
        <w:t>5.1.</w:t>
      </w:r>
      <w:r>
        <w:t>3</w:t>
      </w:r>
      <w:r w:rsidRPr="006F3D1F">
        <w:tab/>
        <w:t>Usage of HTTP headers</w:t>
      </w:r>
      <w:bookmarkEnd w:id="88"/>
      <w:bookmarkEnd w:id="89"/>
      <w:bookmarkEnd w:id="90"/>
      <w:bookmarkEnd w:id="91"/>
      <w:bookmarkEnd w:id="92"/>
      <w:bookmarkEnd w:id="93"/>
    </w:p>
    <w:p w14:paraId="5FAB6D64" w14:textId="77777777" w:rsidR="00C9474C" w:rsidRPr="006F3D1F" w:rsidRDefault="00C9474C" w:rsidP="00C9474C">
      <w:pPr>
        <w:pStyle w:val="Heading4"/>
      </w:pPr>
      <w:bookmarkStart w:id="94" w:name="_Toc68899560"/>
      <w:bookmarkStart w:id="95" w:name="_Toc71214311"/>
      <w:bookmarkStart w:id="96" w:name="_Toc71721985"/>
      <w:bookmarkStart w:id="97" w:name="_Toc74859037"/>
      <w:bookmarkStart w:id="98" w:name="_Toc123800766"/>
      <w:bookmarkStart w:id="99" w:name="_Toc152690201"/>
      <w:r w:rsidRPr="006F3D1F">
        <w:t>5.1.3.1</w:t>
      </w:r>
      <w:r w:rsidRPr="006F3D1F">
        <w:tab/>
        <w:t>General</w:t>
      </w:r>
      <w:bookmarkEnd w:id="94"/>
      <w:bookmarkEnd w:id="95"/>
      <w:bookmarkEnd w:id="96"/>
      <w:bookmarkEnd w:id="97"/>
      <w:bookmarkEnd w:id="98"/>
      <w:bookmarkEnd w:id="99"/>
    </w:p>
    <w:p w14:paraId="4E90717D" w14:textId="77777777" w:rsidR="00C9474C" w:rsidRPr="00586B6B" w:rsidRDefault="00C9474C" w:rsidP="00C9474C">
      <w:pPr>
        <w:rPr>
          <w:lang w:eastAsia="zh-CN"/>
        </w:rPr>
      </w:pPr>
      <w:r w:rsidRPr="00586B6B">
        <w:rPr>
          <w:lang w:eastAsia="zh-CN"/>
        </w:rPr>
        <w:t xml:space="preserve">Standard HTTP headers shall be used in accordance with clause 5.2.2 of TS 29.500 [21] for </w:t>
      </w:r>
      <w:r>
        <w:rPr>
          <w:lang w:eastAsia="zh-CN"/>
        </w:rPr>
        <w:t>all versions of HTTP</w:t>
      </w:r>
      <w:r w:rsidRPr="00586B6B">
        <w:rPr>
          <w:lang w:eastAsia="zh-CN"/>
        </w:rPr>
        <w:t>.</w:t>
      </w:r>
    </w:p>
    <w:p w14:paraId="165EB249" w14:textId="77777777" w:rsidR="00C9474C" w:rsidRPr="006F3D1F" w:rsidRDefault="00C9474C" w:rsidP="00C9474C">
      <w:pPr>
        <w:pStyle w:val="Heading4"/>
      </w:pPr>
      <w:bookmarkStart w:id="100" w:name="_Toc68899563"/>
      <w:bookmarkStart w:id="101" w:name="_Toc71214314"/>
      <w:bookmarkStart w:id="102" w:name="_Toc71721988"/>
      <w:bookmarkStart w:id="103" w:name="_Toc74859040"/>
      <w:bookmarkStart w:id="104" w:name="_Toc123800769"/>
      <w:bookmarkStart w:id="105" w:name="_Toc152690202"/>
      <w:r w:rsidRPr="006F3D1F">
        <w:t>5.1.3.2</w:t>
      </w:r>
      <w:r w:rsidRPr="006F3D1F">
        <w:tab/>
        <w:t>Media Session Handler identification</w:t>
      </w:r>
      <w:bookmarkEnd w:id="100"/>
      <w:bookmarkEnd w:id="101"/>
      <w:bookmarkEnd w:id="102"/>
      <w:bookmarkEnd w:id="103"/>
      <w:bookmarkEnd w:id="104"/>
      <w:bookmarkEnd w:id="105"/>
    </w:p>
    <w:p w14:paraId="49EA673F" w14:textId="77777777" w:rsidR="00C9474C" w:rsidRPr="00D41AA2" w:rsidRDefault="00C9474C" w:rsidP="00C9474C">
      <w:pPr>
        <w:rPr>
          <w:rStyle w:val="Code"/>
        </w:rPr>
      </w:pPr>
      <w:bookmarkStart w:id="106" w:name="_MCCTEMPBM_CRPT71130172___7"/>
      <w:r w:rsidRPr="00586B6B">
        <w:t xml:space="preserve">The Media Session Handler in the </w:t>
      </w:r>
      <w:r>
        <w:t>RTC</w:t>
      </w:r>
      <w:r w:rsidRPr="00586B6B">
        <w:t xml:space="preserve"> Client shall identify itself to the </w:t>
      </w:r>
      <w:r>
        <w:t>RTC</w:t>
      </w:r>
      <w:r w:rsidRPr="00586B6B">
        <w:t xml:space="preserve"> AF at interface </w:t>
      </w:r>
      <w:r>
        <w:t>RTC-</w:t>
      </w:r>
      <w:r w:rsidRPr="00586B6B">
        <w:t xml:space="preserve">5 using a User-Agent request header (see section 5.3.3 of RFC 7231 [25]) in which the first element shall be a </w:t>
      </w:r>
      <w:r w:rsidRPr="00D41AA2">
        <w:rPr>
          <w:rStyle w:val="Code"/>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D41AA2">
        <w:rPr>
          <w:rStyle w:val="Code"/>
        </w:rPr>
        <w:t>product-version</w:t>
      </w:r>
      <w:r w:rsidRPr="00586B6B">
        <w:t>.</w:t>
      </w:r>
    </w:p>
    <w:p w14:paraId="4087B5BA" w14:textId="77777777" w:rsidR="00C9474C" w:rsidRPr="00586B6B" w:rsidRDefault="00C9474C" w:rsidP="00C9474C">
      <w:r w:rsidRPr="00586B6B">
        <w:t xml:space="preserve">The Media Session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Heading4"/>
      </w:pPr>
      <w:bookmarkStart w:id="107" w:name="_Toc68899565"/>
      <w:bookmarkStart w:id="108" w:name="_Toc71214316"/>
      <w:bookmarkStart w:id="109" w:name="_Toc71721990"/>
      <w:bookmarkStart w:id="110" w:name="_Toc74859042"/>
      <w:bookmarkStart w:id="111" w:name="_Toc123800771"/>
      <w:bookmarkStart w:id="112" w:name="_Toc152690203"/>
      <w:bookmarkEnd w:id="106"/>
      <w:r w:rsidRPr="006F3D1F">
        <w:t>5.1.</w:t>
      </w:r>
      <w:r>
        <w:t>3.3</w:t>
      </w:r>
      <w:r w:rsidRPr="006F3D1F">
        <w:tab/>
        <w:t>RTC AF identification</w:t>
      </w:r>
      <w:bookmarkEnd w:id="107"/>
      <w:bookmarkEnd w:id="108"/>
      <w:bookmarkEnd w:id="109"/>
      <w:bookmarkEnd w:id="110"/>
      <w:bookmarkEnd w:id="111"/>
      <w:bookmarkEnd w:id="112"/>
      <w:r w:rsidRPr="006F3D1F">
        <w:t xml:space="preserve"> </w:t>
      </w:r>
    </w:p>
    <w:p w14:paraId="69528DE9" w14:textId="77777777" w:rsidR="00C9474C" w:rsidRPr="00586B6B" w:rsidRDefault="00C9474C" w:rsidP="00C9474C">
      <w:bookmarkStart w:id="113" w:name="_MCCTEMPBM_CRPT71130173___7"/>
      <w:r w:rsidRPr="00586B6B">
        <w:t xml:space="preserve">The </w:t>
      </w:r>
      <w:r>
        <w:t>RTC</w:t>
      </w:r>
      <w:r w:rsidRPr="00586B6B">
        <w:t xml:space="preserve"> AF shall identify itself using a </w:t>
      </w:r>
      <w:r w:rsidRPr="00862F1D">
        <w:rPr>
          <w:rStyle w:val="HTTPHeader"/>
        </w:rPr>
        <w:t>Server</w:t>
      </w:r>
      <w:r w:rsidRPr="00586B6B">
        <w:t xml:space="preserve"> response header (see section 7.4.2 of RFC 7231 [25]) of the following form:</w:t>
      </w:r>
    </w:p>
    <w:p w14:paraId="1F1B183C" w14:textId="77777777" w:rsidR="00C9474C" w:rsidRPr="00D41AA2" w:rsidRDefault="00C9474C" w:rsidP="00C9474C">
      <w:pPr>
        <w:pStyle w:val="B1"/>
        <w:rPr>
          <w:rStyle w:val="Code"/>
        </w:rPr>
      </w:pPr>
      <w:bookmarkStart w:id="114" w:name="_MCCTEMPBM_CRPT71130174___7"/>
      <w:bookmarkEnd w:id="113"/>
      <w:r>
        <w:rPr>
          <w:rStyle w:val="URLchar"/>
        </w:rPr>
        <w:t>RTC</w:t>
      </w:r>
      <w:r w:rsidRPr="00D41AA2">
        <w:rPr>
          <w:rStyle w:val="URLchar"/>
        </w:rPr>
        <w:t>AF-</w:t>
      </w:r>
      <w:r w:rsidRPr="00D41AA2">
        <w:rPr>
          <w:rStyle w:val="Code"/>
        </w:rPr>
        <w:t>{FQDN}</w:t>
      </w:r>
      <w:r w:rsidRPr="00D41AA2">
        <w:rPr>
          <w:rStyle w:val="URLchar"/>
        </w:rPr>
        <w:t>/</w:t>
      </w:r>
      <w:r w:rsidRPr="00D41AA2">
        <w:rPr>
          <w:rStyle w:val="Code"/>
        </w:rPr>
        <w:t>{implementationSpecificSuffix}</w:t>
      </w:r>
    </w:p>
    <w:p w14:paraId="6D7D818C" w14:textId="77777777" w:rsidR="00C9474C" w:rsidRPr="00D41AA2" w:rsidRDefault="00C9474C" w:rsidP="00C9474C">
      <w:pPr>
        <w:rPr>
          <w:rStyle w:val="Code"/>
        </w:rPr>
      </w:pPr>
      <w:bookmarkStart w:id="115" w:name="_MCCTEMPBM_CRPT71130175___7"/>
      <w:bookmarkEnd w:id="114"/>
      <w:r w:rsidRPr="00586B6B">
        <w:t xml:space="preserve">where </w:t>
      </w:r>
      <w:r w:rsidRPr="00D41AA2">
        <w:rPr>
          <w:rStyle w:val="Code"/>
        </w:rPr>
        <w:t>{FQDN}</w:t>
      </w:r>
      <w:r w:rsidRPr="00586B6B">
        <w:t xml:space="preserve"> shall be the Fully-Qualified Domain Name of the </w:t>
      </w:r>
      <w:r>
        <w:t>RTC</w:t>
      </w:r>
      <w:r w:rsidRPr="00586B6B">
        <w:t xml:space="preserve"> AF exposed to the requesting client, and </w:t>
      </w:r>
      <w:r w:rsidRPr="00D41AA2">
        <w:rPr>
          <w:rStyle w:val="Code"/>
        </w:rPr>
        <w:t>{implementationSpecificSuffix}</w:t>
      </w:r>
      <w:r w:rsidRPr="00586B6B">
        <w:t xml:space="preserve"> shall be determined by the implementation.</w:t>
      </w:r>
    </w:p>
    <w:p w14:paraId="02DFCA34" w14:textId="77777777" w:rsidR="00C9474C" w:rsidRPr="006F3D1F" w:rsidRDefault="00C9474C" w:rsidP="00C9474C">
      <w:pPr>
        <w:pStyle w:val="Heading4"/>
      </w:pPr>
      <w:bookmarkStart w:id="116" w:name="_Toc68899566"/>
      <w:bookmarkStart w:id="117" w:name="_Toc71214317"/>
      <w:bookmarkStart w:id="118" w:name="_Toc71721991"/>
      <w:bookmarkStart w:id="119" w:name="_Toc74859043"/>
      <w:bookmarkStart w:id="120" w:name="_Toc123800772"/>
      <w:bookmarkStart w:id="121" w:name="_Toc152690204"/>
      <w:bookmarkEnd w:id="115"/>
      <w:r w:rsidRPr="006F3D1F">
        <w:t>5.1.3.4</w:t>
      </w:r>
      <w:r w:rsidRPr="006F3D1F">
        <w:tab/>
        <w:t>Support for conditional HTTP GET requests</w:t>
      </w:r>
      <w:bookmarkEnd w:id="116"/>
      <w:bookmarkEnd w:id="117"/>
      <w:bookmarkEnd w:id="118"/>
      <w:bookmarkEnd w:id="119"/>
      <w:bookmarkEnd w:id="120"/>
      <w:bookmarkEnd w:id="121"/>
    </w:p>
    <w:p w14:paraId="5E5CE78F" w14:textId="77777777"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 7.1.4.2 of TS 26.510.</w:t>
      </w:r>
      <w:bookmarkStart w:id="122" w:name="_MCCTEMPBM_CRPT71130177___7"/>
    </w:p>
    <w:p w14:paraId="2D2C3B69" w14:textId="77777777" w:rsidR="00C9474C" w:rsidRPr="006F3D1F" w:rsidRDefault="00C9474C" w:rsidP="00C9474C">
      <w:pPr>
        <w:pStyle w:val="Heading4"/>
      </w:pPr>
      <w:bookmarkStart w:id="123" w:name="_Toc68899567"/>
      <w:bookmarkStart w:id="124" w:name="_Toc71214318"/>
      <w:bookmarkStart w:id="125" w:name="_Toc71721992"/>
      <w:bookmarkStart w:id="126" w:name="_Toc74859044"/>
      <w:bookmarkStart w:id="127" w:name="_Toc123800773"/>
      <w:bookmarkStart w:id="128" w:name="_Toc152690205"/>
      <w:bookmarkEnd w:id="122"/>
      <w:r w:rsidRPr="006F3D1F">
        <w:t>5.1.</w:t>
      </w:r>
      <w:r>
        <w:t>3</w:t>
      </w:r>
      <w:r w:rsidRPr="006F3D1F">
        <w:t>.5</w:t>
      </w:r>
      <w:r w:rsidRPr="006F3D1F">
        <w:tab/>
        <w:t>Support for conditional HTTP POST, PUT, PATCH and DELETE requests</w:t>
      </w:r>
      <w:bookmarkEnd w:id="123"/>
      <w:bookmarkEnd w:id="124"/>
      <w:bookmarkEnd w:id="125"/>
      <w:bookmarkEnd w:id="126"/>
      <w:bookmarkEnd w:id="127"/>
      <w:bookmarkEnd w:id="128"/>
    </w:p>
    <w:p w14:paraId="14EFE930" w14:textId="77777777" w:rsidR="00C9474C" w:rsidRPr="00586B6B" w:rsidRDefault="00C9474C" w:rsidP="00C9474C">
      <w:pPr>
        <w:rPr>
          <w:rFonts w:eastAsia="Calibri"/>
        </w:rPr>
      </w:pPr>
      <w:bookmarkStart w:id="129"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 xml:space="preserve">comply with clause 7.1.4.3 of TS 26.510. </w:t>
      </w:r>
    </w:p>
    <w:p w14:paraId="7C07AFCF" w14:textId="080124B3" w:rsidR="003E7839" w:rsidRDefault="00C9474C" w:rsidP="003E7839">
      <w:pPr>
        <w:pStyle w:val="Heading1"/>
        <w:rPr>
          <w:lang w:eastAsia="ko-KR"/>
        </w:rPr>
      </w:pPr>
      <w:bookmarkStart w:id="130" w:name="_Toc152690206"/>
      <w:bookmarkEnd w:id="129"/>
      <w:r>
        <w:rPr>
          <w:lang w:eastAsia="ko-KR"/>
        </w:rPr>
        <w:lastRenderedPageBreak/>
        <w:t>6</w:t>
      </w:r>
      <w:r w:rsidR="003E7839">
        <w:rPr>
          <w:rFonts w:hint="eastAsia"/>
          <w:lang w:eastAsia="ko-KR"/>
        </w:rPr>
        <w:tab/>
      </w:r>
      <w:r w:rsidR="003E7839">
        <w:rPr>
          <w:lang w:eastAsia="ko-KR"/>
        </w:rPr>
        <w:t>Provisioning interface (RTC-1)</w:t>
      </w:r>
      <w:bookmarkEnd w:id="130"/>
    </w:p>
    <w:p w14:paraId="72F12579" w14:textId="09B279CA" w:rsidR="00C9474C" w:rsidRDefault="00C9474C" w:rsidP="00C9474C">
      <w:pPr>
        <w:pStyle w:val="Heading2"/>
        <w:rPr>
          <w:lang w:eastAsia="ko-KR"/>
        </w:rPr>
      </w:pPr>
      <w:bookmarkStart w:id="131" w:name="_Toc152690207"/>
      <w:r>
        <w:rPr>
          <w:lang w:eastAsia="ko-KR"/>
        </w:rPr>
        <w:t>6</w:t>
      </w:r>
      <w:r>
        <w:rPr>
          <w:rFonts w:hint="eastAsia"/>
          <w:lang w:eastAsia="ko-KR"/>
        </w:rPr>
        <w:t>.1</w:t>
      </w:r>
      <w:r>
        <w:rPr>
          <w:rFonts w:hint="eastAsia"/>
          <w:lang w:eastAsia="ko-KR"/>
        </w:rPr>
        <w:tab/>
        <w:t>General</w:t>
      </w:r>
      <w:bookmarkEnd w:id="131"/>
    </w:p>
    <w:p w14:paraId="28377E7B" w14:textId="5FBD8181" w:rsidR="00C9474C" w:rsidRDefault="00C9474C" w:rsidP="00C9474C">
      <w:r>
        <w:rPr>
          <w:lang w:eastAsia="ko-KR"/>
        </w:rPr>
        <w:t xml:space="preserve">This clause defines </w:t>
      </w:r>
      <w:r>
        <w:t>provisioning API used by the Application Provider to provision resources for their real-time communication sessions. The Provisioning API is an extension of the Provisioning API as defined in TS 26.510 clause 8.</w:t>
      </w:r>
    </w:p>
    <w:p w14:paraId="73FC0155" w14:textId="53085C5A" w:rsidR="00C9474C" w:rsidRDefault="00C9474C" w:rsidP="00C9474C">
      <w:r>
        <w:t xml:space="preserve">Table </w:t>
      </w:r>
      <w:r w:rsidR="00A56688">
        <w:t>6</w:t>
      </w:r>
      <w:r>
        <w:t>.1-1 specifies the relevant APIs for RTC sessions in comparison with those in TS 26.512:</w:t>
      </w:r>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tbl>
      <w:tblPr>
        <w:tblStyle w:val="TableGrid"/>
        <w:tblW w:w="0" w:type="auto"/>
        <w:tblLook w:val="04A0" w:firstRow="1" w:lastRow="0" w:firstColumn="1" w:lastColumn="0" w:noHBand="0" w:noVBand="1"/>
      </w:tblPr>
      <w:tblGrid>
        <w:gridCol w:w="2709"/>
        <w:gridCol w:w="1622"/>
        <w:gridCol w:w="2150"/>
        <w:gridCol w:w="1686"/>
        <w:gridCol w:w="1462"/>
      </w:tblGrid>
      <w:tr w:rsidR="007338E5" w:rsidRPr="005F72D2" w14:paraId="44EB3C22" w14:textId="77777777" w:rsidTr="006F3D1F">
        <w:tc>
          <w:tcPr>
            <w:tcW w:w="2709" w:type="dxa"/>
          </w:tcPr>
          <w:p w14:paraId="08EF90B1" w14:textId="77777777" w:rsidR="007338E5" w:rsidRPr="006D1996" w:rsidRDefault="007338E5" w:rsidP="006F3D1F">
            <w:pPr>
              <w:pStyle w:val="TAH"/>
            </w:pPr>
            <w:r w:rsidRPr="006D1996">
              <w:t>API</w:t>
            </w:r>
          </w:p>
        </w:tc>
        <w:tc>
          <w:tcPr>
            <w:tcW w:w="1622" w:type="dxa"/>
          </w:tcPr>
          <w:p w14:paraId="698E7F36" w14:textId="77777777" w:rsidR="007338E5" w:rsidRPr="006D1996" w:rsidRDefault="007338E5" w:rsidP="006F3D1F">
            <w:pPr>
              <w:pStyle w:val="TAH"/>
            </w:pPr>
            <w:r w:rsidRPr="006D1996">
              <w:t>Inherited</w:t>
            </w:r>
          </w:p>
        </w:tc>
        <w:tc>
          <w:tcPr>
            <w:tcW w:w="2150" w:type="dxa"/>
          </w:tcPr>
          <w:p w14:paraId="1AB31B34" w14:textId="77777777" w:rsidR="007338E5" w:rsidRPr="006D1996" w:rsidRDefault="007338E5" w:rsidP="006F3D1F">
            <w:pPr>
              <w:pStyle w:val="TAH"/>
            </w:pPr>
            <w:r w:rsidRPr="006D1996">
              <w:t>Extended</w:t>
            </w:r>
          </w:p>
        </w:tc>
        <w:tc>
          <w:tcPr>
            <w:tcW w:w="1686" w:type="dxa"/>
          </w:tcPr>
          <w:p w14:paraId="64275289" w14:textId="77777777" w:rsidR="007338E5" w:rsidRPr="006D1996" w:rsidRDefault="007338E5" w:rsidP="006F3D1F">
            <w:pPr>
              <w:pStyle w:val="TAH"/>
            </w:pPr>
            <w:r w:rsidRPr="006D1996">
              <w:t>Not Relevant</w:t>
            </w:r>
          </w:p>
        </w:tc>
        <w:tc>
          <w:tcPr>
            <w:tcW w:w="1462" w:type="dxa"/>
          </w:tcPr>
          <w:p w14:paraId="539637E5" w14:textId="77777777" w:rsidR="007338E5" w:rsidRPr="006D1996" w:rsidRDefault="007338E5" w:rsidP="006F3D1F">
            <w:pPr>
              <w:pStyle w:val="TAH"/>
            </w:pPr>
            <w:r w:rsidRPr="006D1996">
              <w:t>New</w:t>
            </w:r>
          </w:p>
        </w:tc>
      </w:tr>
      <w:tr w:rsidR="007338E5" w:rsidRPr="005F72D2" w14:paraId="6CC1AC97" w14:textId="77777777" w:rsidTr="001B4919">
        <w:trPr>
          <w:trHeight w:val="426"/>
        </w:trPr>
        <w:tc>
          <w:tcPr>
            <w:tcW w:w="2709" w:type="dxa"/>
          </w:tcPr>
          <w:p w14:paraId="0F6ECC6E" w14:textId="77777777" w:rsidR="007338E5" w:rsidRPr="005F72D2" w:rsidRDefault="007338E5" w:rsidP="006F3D1F">
            <w:pPr>
              <w:pStyle w:val="TAL"/>
            </w:pPr>
            <w:r w:rsidRPr="005F72D2">
              <w:t>Provisioning Sessions API</w:t>
            </w:r>
          </w:p>
        </w:tc>
        <w:tc>
          <w:tcPr>
            <w:tcW w:w="1622" w:type="dxa"/>
          </w:tcPr>
          <w:p w14:paraId="28A556E7" w14:textId="77777777" w:rsidR="007338E5" w:rsidRPr="005F72D2" w:rsidRDefault="007338E5" w:rsidP="006F3D1F">
            <w:pPr>
              <w:pStyle w:val="TAL"/>
              <w:jc w:val="center"/>
            </w:pPr>
          </w:p>
        </w:tc>
        <w:tc>
          <w:tcPr>
            <w:tcW w:w="2150" w:type="dxa"/>
          </w:tcPr>
          <w:p w14:paraId="6A03A592" w14:textId="190EA0D7" w:rsidR="007338E5" w:rsidRPr="006D1996" w:rsidRDefault="007338E5" w:rsidP="006F3D1F">
            <w:pPr>
              <w:pStyle w:val="TAL"/>
              <w:jc w:val="center"/>
              <w:rPr>
                <w:lang w:eastAsia="ko-KR"/>
              </w:rPr>
            </w:pPr>
            <w:r>
              <w:rPr>
                <w:rFonts w:hint="eastAsia"/>
                <w:lang w:eastAsia="ko-KR"/>
              </w:rPr>
              <w:t>O</w:t>
            </w:r>
          </w:p>
        </w:tc>
        <w:tc>
          <w:tcPr>
            <w:tcW w:w="1686" w:type="dxa"/>
          </w:tcPr>
          <w:p w14:paraId="28F3C116" w14:textId="77777777" w:rsidR="007338E5" w:rsidRPr="005F72D2" w:rsidRDefault="007338E5" w:rsidP="006F3D1F">
            <w:pPr>
              <w:pStyle w:val="TAL"/>
              <w:jc w:val="center"/>
            </w:pPr>
          </w:p>
        </w:tc>
        <w:tc>
          <w:tcPr>
            <w:tcW w:w="1462" w:type="dxa"/>
          </w:tcPr>
          <w:p w14:paraId="2A4323D0" w14:textId="77777777" w:rsidR="007338E5" w:rsidRPr="005F72D2" w:rsidRDefault="007338E5" w:rsidP="006F3D1F">
            <w:pPr>
              <w:pStyle w:val="TAL"/>
              <w:jc w:val="center"/>
            </w:pPr>
          </w:p>
        </w:tc>
      </w:tr>
      <w:tr w:rsidR="007338E5" w:rsidRPr="005F72D2" w14:paraId="1A6868DE" w14:textId="77777777" w:rsidTr="001B4919">
        <w:trPr>
          <w:trHeight w:val="426"/>
        </w:trPr>
        <w:tc>
          <w:tcPr>
            <w:tcW w:w="2709" w:type="dxa"/>
          </w:tcPr>
          <w:p w14:paraId="5D070860" w14:textId="77777777" w:rsidR="007338E5" w:rsidRPr="005F72D2" w:rsidRDefault="007338E5" w:rsidP="006F3D1F">
            <w:pPr>
              <w:pStyle w:val="TAL"/>
            </w:pPr>
            <w:r w:rsidRPr="005F72D2">
              <w:t>Server Certificates Provisioning</w:t>
            </w:r>
            <w:r>
              <w:t xml:space="preserve"> API</w:t>
            </w:r>
          </w:p>
        </w:tc>
        <w:tc>
          <w:tcPr>
            <w:tcW w:w="1622" w:type="dxa"/>
          </w:tcPr>
          <w:p w14:paraId="71D93DE3" w14:textId="77777777" w:rsidR="007338E5" w:rsidRPr="005F72D2" w:rsidRDefault="007338E5" w:rsidP="006F3D1F">
            <w:pPr>
              <w:pStyle w:val="TAL"/>
              <w:jc w:val="center"/>
            </w:pPr>
          </w:p>
        </w:tc>
        <w:tc>
          <w:tcPr>
            <w:tcW w:w="2150" w:type="dxa"/>
          </w:tcPr>
          <w:p w14:paraId="362826B3" w14:textId="77777777" w:rsidR="007338E5" w:rsidRPr="005F72D2" w:rsidRDefault="007338E5" w:rsidP="006F3D1F">
            <w:pPr>
              <w:pStyle w:val="TAL"/>
              <w:jc w:val="center"/>
            </w:pPr>
          </w:p>
        </w:tc>
        <w:tc>
          <w:tcPr>
            <w:tcW w:w="1686" w:type="dxa"/>
          </w:tcPr>
          <w:p w14:paraId="3D6176F8" w14:textId="31053B42" w:rsidR="007338E5" w:rsidRPr="005F72D2" w:rsidRDefault="007338E5" w:rsidP="006F3D1F">
            <w:pPr>
              <w:pStyle w:val="TAL"/>
              <w:jc w:val="center"/>
            </w:pPr>
            <w:r>
              <w:t>O</w:t>
            </w:r>
            <w:r w:rsidRPr="005F72D2">
              <w:t xml:space="preserve"> (but can be reused)</w:t>
            </w:r>
          </w:p>
        </w:tc>
        <w:tc>
          <w:tcPr>
            <w:tcW w:w="1462" w:type="dxa"/>
          </w:tcPr>
          <w:p w14:paraId="5F1DEF0B" w14:textId="77777777" w:rsidR="007338E5" w:rsidRPr="005F72D2" w:rsidRDefault="007338E5" w:rsidP="006F3D1F">
            <w:pPr>
              <w:pStyle w:val="TAL"/>
              <w:jc w:val="center"/>
            </w:pPr>
          </w:p>
        </w:tc>
      </w:tr>
      <w:tr w:rsidR="007338E5" w:rsidRPr="005F72D2" w14:paraId="6E568C6C" w14:textId="77777777" w:rsidTr="001B4919">
        <w:trPr>
          <w:trHeight w:val="426"/>
        </w:trPr>
        <w:tc>
          <w:tcPr>
            <w:tcW w:w="2709" w:type="dxa"/>
          </w:tcPr>
          <w:p w14:paraId="328BC765" w14:textId="77777777" w:rsidR="007338E5" w:rsidRPr="005F72D2" w:rsidRDefault="007338E5" w:rsidP="006F3D1F">
            <w:pPr>
              <w:pStyle w:val="TAL"/>
            </w:pPr>
            <w:r w:rsidRPr="005F72D2">
              <w:t>Content Preparation Templates</w:t>
            </w:r>
            <w:r>
              <w:t xml:space="preserve"> API</w:t>
            </w:r>
          </w:p>
        </w:tc>
        <w:tc>
          <w:tcPr>
            <w:tcW w:w="1622" w:type="dxa"/>
          </w:tcPr>
          <w:p w14:paraId="376D30C1" w14:textId="77777777" w:rsidR="007338E5" w:rsidRPr="005F72D2" w:rsidRDefault="007338E5" w:rsidP="006F3D1F">
            <w:pPr>
              <w:pStyle w:val="TAL"/>
              <w:jc w:val="center"/>
            </w:pPr>
          </w:p>
        </w:tc>
        <w:tc>
          <w:tcPr>
            <w:tcW w:w="2150" w:type="dxa"/>
          </w:tcPr>
          <w:p w14:paraId="72F42564" w14:textId="77777777" w:rsidR="007338E5" w:rsidRPr="005F72D2" w:rsidRDefault="007338E5" w:rsidP="006F3D1F">
            <w:pPr>
              <w:pStyle w:val="TAL"/>
              <w:jc w:val="center"/>
            </w:pPr>
          </w:p>
        </w:tc>
        <w:tc>
          <w:tcPr>
            <w:tcW w:w="1686" w:type="dxa"/>
          </w:tcPr>
          <w:p w14:paraId="1B4B5FE5" w14:textId="00379A18" w:rsidR="007338E5" w:rsidRPr="005F72D2" w:rsidRDefault="007338E5" w:rsidP="006F3D1F">
            <w:pPr>
              <w:pStyle w:val="TAL"/>
              <w:jc w:val="center"/>
              <w:rPr>
                <w:lang w:eastAsia="ko-KR"/>
              </w:rPr>
            </w:pPr>
            <w:r>
              <w:rPr>
                <w:rFonts w:hint="eastAsia"/>
                <w:lang w:eastAsia="ko-KR"/>
              </w:rPr>
              <w:t>O</w:t>
            </w:r>
          </w:p>
        </w:tc>
        <w:tc>
          <w:tcPr>
            <w:tcW w:w="1462" w:type="dxa"/>
          </w:tcPr>
          <w:p w14:paraId="35AAA3B1" w14:textId="77777777" w:rsidR="007338E5" w:rsidRPr="005F72D2" w:rsidRDefault="007338E5" w:rsidP="006F3D1F">
            <w:pPr>
              <w:pStyle w:val="TAL"/>
              <w:jc w:val="center"/>
            </w:pPr>
          </w:p>
        </w:tc>
      </w:tr>
      <w:tr w:rsidR="007338E5" w:rsidRPr="005F72D2" w14:paraId="48D28C0B" w14:textId="77777777" w:rsidTr="001B4919">
        <w:trPr>
          <w:trHeight w:val="426"/>
        </w:trPr>
        <w:tc>
          <w:tcPr>
            <w:tcW w:w="2709" w:type="dxa"/>
          </w:tcPr>
          <w:p w14:paraId="0956043F" w14:textId="77777777" w:rsidR="007338E5" w:rsidRPr="005F72D2" w:rsidRDefault="007338E5" w:rsidP="006F3D1F">
            <w:pPr>
              <w:pStyle w:val="TAL"/>
            </w:pPr>
            <w:r w:rsidRPr="005F72D2">
              <w:t>Content Protocols Discovery</w:t>
            </w:r>
            <w:r>
              <w:t xml:space="preserve"> API</w:t>
            </w:r>
          </w:p>
        </w:tc>
        <w:tc>
          <w:tcPr>
            <w:tcW w:w="1622" w:type="dxa"/>
          </w:tcPr>
          <w:p w14:paraId="43EDA5DA" w14:textId="77777777" w:rsidR="007338E5" w:rsidRPr="005F72D2" w:rsidRDefault="007338E5" w:rsidP="006F3D1F">
            <w:pPr>
              <w:pStyle w:val="TAL"/>
              <w:jc w:val="center"/>
            </w:pPr>
          </w:p>
        </w:tc>
        <w:tc>
          <w:tcPr>
            <w:tcW w:w="2150" w:type="dxa"/>
          </w:tcPr>
          <w:p w14:paraId="0F00622F" w14:textId="77777777" w:rsidR="007338E5" w:rsidRPr="005F72D2" w:rsidRDefault="007338E5" w:rsidP="006F3D1F">
            <w:pPr>
              <w:pStyle w:val="TAL"/>
              <w:jc w:val="center"/>
            </w:pPr>
          </w:p>
        </w:tc>
        <w:tc>
          <w:tcPr>
            <w:tcW w:w="1686" w:type="dxa"/>
          </w:tcPr>
          <w:p w14:paraId="1CC34B37" w14:textId="1FB525DE" w:rsidR="007338E5" w:rsidRPr="005F72D2" w:rsidRDefault="007338E5" w:rsidP="006F3D1F">
            <w:pPr>
              <w:pStyle w:val="TAL"/>
              <w:jc w:val="center"/>
              <w:rPr>
                <w:lang w:eastAsia="ko-KR"/>
              </w:rPr>
            </w:pPr>
            <w:r>
              <w:rPr>
                <w:rFonts w:hint="eastAsia"/>
                <w:lang w:eastAsia="ko-KR"/>
              </w:rPr>
              <w:t>O</w:t>
            </w:r>
          </w:p>
        </w:tc>
        <w:tc>
          <w:tcPr>
            <w:tcW w:w="1462" w:type="dxa"/>
          </w:tcPr>
          <w:p w14:paraId="0B2941EB" w14:textId="77777777" w:rsidR="007338E5" w:rsidRPr="005F72D2" w:rsidRDefault="007338E5" w:rsidP="006F3D1F">
            <w:pPr>
              <w:pStyle w:val="TAL"/>
              <w:jc w:val="center"/>
            </w:pPr>
          </w:p>
        </w:tc>
      </w:tr>
      <w:tr w:rsidR="007338E5" w:rsidRPr="005F72D2" w14:paraId="4309A53D" w14:textId="77777777" w:rsidTr="001B4919">
        <w:trPr>
          <w:trHeight w:val="426"/>
        </w:trPr>
        <w:tc>
          <w:tcPr>
            <w:tcW w:w="2709" w:type="dxa"/>
          </w:tcPr>
          <w:p w14:paraId="50535A43" w14:textId="77777777" w:rsidR="007338E5" w:rsidRPr="005F72D2" w:rsidRDefault="007338E5" w:rsidP="006F3D1F">
            <w:pPr>
              <w:pStyle w:val="TAL"/>
            </w:pPr>
            <w:r w:rsidRPr="005F72D2">
              <w:t>Content Hosting Provisioning</w:t>
            </w:r>
            <w:r>
              <w:t xml:space="preserve"> API</w:t>
            </w:r>
          </w:p>
        </w:tc>
        <w:tc>
          <w:tcPr>
            <w:tcW w:w="1622" w:type="dxa"/>
          </w:tcPr>
          <w:p w14:paraId="28BA9522" w14:textId="77777777" w:rsidR="007338E5" w:rsidRPr="005F72D2" w:rsidRDefault="007338E5" w:rsidP="006F3D1F">
            <w:pPr>
              <w:pStyle w:val="TAL"/>
              <w:jc w:val="center"/>
            </w:pPr>
          </w:p>
        </w:tc>
        <w:tc>
          <w:tcPr>
            <w:tcW w:w="2150" w:type="dxa"/>
          </w:tcPr>
          <w:p w14:paraId="18F7F632" w14:textId="77777777" w:rsidR="007338E5" w:rsidRPr="005F72D2" w:rsidRDefault="007338E5" w:rsidP="006F3D1F">
            <w:pPr>
              <w:pStyle w:val="TAL"/>
              <w:jc w:val="center"/>
            </w:pPr>
          </w:p>
        </w:tc>
        <w:tc>
          <w:tcPr>
            <w:tcW w:w="1686" w:type="dxa"/>
          </w:tcPr>
          <w:p w14:paraId="7BACA285" w14:textId="7FC01A93" w:rsidR="007338E5" w:rsidRPr="005F72D2" w:rsidRDefault="007338E5" w:rsidP="006F3D1F">
            <w:pPr>
              <w:pStyle w:val="TAL"/>
              <w:jc w:val="center"/>
              <w:rPr>
                <w:lang w:eastAsia="ko-KR"/>
              </w:rPr>
            </w:pPr>
            <w:r>
              <w:rPr>
                <w:rFonts w:hint="eastAsia"/>
                <w:lang w:eastAsia="ko-KR"/>
              </w:rPr>
              <w:t>O</w:t>
            </w:r>
          </w:p>
        </w:tc>
        <w:tc>
          <w:tcPr>
            <w:tcW w:w="1462" w:type="dxa"/>
          </w:tcPr>
          <w:p w14:paraId="28E3B7A9" w14:textId="77777777" w:rsidR="007338E5" w:rsidRPr="005F72D2" w:rsidRDefault="007338E5" w:rsidP="006F3D1F">
            <w:pPr>
              <w:pStyle w:val="TAL"/>
              <w:jc w:val="center"/>
            </w:pPr>
          </w:p>
        </w:tc>
      </w:tr>
      <w:tr w:rsidR="007338E5" w:rsidRPr="005F72D2" w14:paraId="0C633014" w14:textId="77777777" w:rsidTr="001B4919">
        <w:trPr>
          <w:trHeight w:val="426"/>
        </w:trPr>
        <w:tc>
          <w:tcPr>
            <w:tcW w:w="2709" w:type="dxa"/>
          </w:tcPr>
          <w:p w14:paraId="6414DCA4" w14:textId="77777777" w:rsidR="007338E5" w:rsidRPr="005F72D2" w:rsidRDefault="007338E5" w:rsidP="006F3D1F">
            <w:pPr>
              <w:pStyle w:val="TAL"/>
            </w:pPr>
            <w:r w:rsidRPr="005F72D2">
              <w:t>Consumption Reporting Provisioning</w:t>
            </w:r>
            <w:r>
              <w:t xml:space="preserve"> API</w:t>
            </w:r>
          </w:p>
        </w:tc>
        <w:tc>
          <w:tcPr>
            <w:tcW w:w="1622" w:type="dxa"/>
          </w:tcPr>
          <w:p w14:paraId="0F61645C" w14:textId="7BF087FD" w:rsidR="007338E5" w:rsidRPr="005F72D2" w:rsidRDefault="007338E5" w:rsidP="006F3D1F">
            <w:pPr>
              <w:pStyle w:val="TAL"/>
              <w:jc w:val="center"/>
              <w:rPr>
                <w:lang w:eastAsia="ko-KR"/>
              </w:rPr>
            </w:pPr>
            <w:r>
              <w:rPr>
                <w:rFonts w:hint="eastAsia"/>
                <w:lang w:eastAsia="ko-KR"/>
              </w:rPr>
              <w:t>O</w:t>
            </w:r>
          </w:p>
        </w:tc>
        <w:tc>
          <w:tcPr>
            <w:tcW w:w="2150" w:type="dxa"/>
          </w:tcPr>
          <w:p w14:paraId="2653DCAA" w14:textId="77777777" w:rsidR="007338E5" w:rsidRPr="005F72D2" w:rsidRDefault="007338E5" w:rsidP="006F3D1F">
            <w:pPr>
              <w:pStyle w:val="TAL"/>
              <w:jc w:val="center"/>
            </w:pPr>
          </w:p>
        </w:tc>
        <w:tc>
          <w:tcPr>
            <w:tcW w:w="1686" w:type="dxa"/>
          </w:tcPr>
          <w:p w14:paraId="7A4524EB" w14:textId="77777777" w:rsidR="007338E5" w:rsidRPr="005F72D2" w:rsidRDefault="007338E5" w:rsidP="006F3D1F">
            <w:pPr>
              <w:pStyle w:val="TAL"/>
              <w:jc w:val="center"/>
            </w:pPr>
          </w:p>
        </w:tc>
        <w:tc>
          <w:tcPr>
            <w:tcW w:w="1462" w:type="dxa"/>
          </w:tcPr>
          <w:p w14:paraId="49A6504B" w14:textId="77777777" w:rsidR="007338E5" w:rsidRPr="005F72D2" w:rsidRDefault="007338E5" w:rsidP="006F3D1F">
            <w:pPr>
              <w:pStyle w:val="TAL"/>
              <w:jc w:val="center"/>
            </w:pPr>
          </w:p>
        </w:tc>
      </w:tr>
      <w:tr w:rsidR="007338E5" w:rsidRPr="005F72D2" w14:paraId="796BCBED" w14:textId="77777777" w:rsidTr="001B4919">
        <w:trPr>
          <w:trHeight w:val="426"/>
        </w:trPr>
        <w:tc>
          <w:tcPr>
            <w:tcW w:w="2709" w:type="dxa"/>
          </w:tcPr>
          <w:p w14:paraId="54383925" w14:textId="77777777" w:rsidR="007338E5" w:rsidRPr="005F72D2" w:rsidRDefault="007338E5" w:rsidP="006F3D1F">
            <w:pPr>
              <w:pStyle w:val="TAL"/>
            </w:pPr>
            <w:r w:rsidRPr="005F72D2">
              <w:t>Metrics Reporting Provisioning</w:t>
            </w:r>
            <w:r>
              <w:t xml:space="preserve"> API</w:t>
            </w:r>
          </w:p>
        </w:tc>
        <w:tc>
          <w:tcPr>
            <w:tcW w:w="1622" w:type="dxa"/>
          </w:tcPr>
          <w:p w14:paraId="0BF51E08" w14:textId="77777777" w:rsidR="007338E5" w:rsidRPr="005F72D2" w:rsidRDefault="007338E5" w:rsidP="006F3D1F">
            <w:pPr>
              <w:pStyle w:val="TAL"/>
              <w:jc w:val="center"/>
            </w:pPr>
          </w:p>
        </w:tc>
        <w:tc>
          <w:tcPr>
            <w:tcW w:w="2150" w:type="dxa"/>
          </w:tcPr>
          <w:p w14:paraId="558DC75C" w14:textId="27D56D1C" w:rsidR="007338E5" w:rsidRPr="005F72D2" w:rsidRDefault="007338E5" w:rsidP="006F3D1F">
            <w:pPr>
              <w:pStyle w:val="TAL"/>
              <w:jc w:val="center"/>
              <w:rPr>
                <w:lang w:eastAsia="ko-KR"/>
              </w:rPr>
            </w:pPr>
            <w:r>
              <w:rPr>
                <w:rFonts w:hint="eastAsia"/>
                <w:lang w:eastAsia="ko-KR"/>
              </w:rPr>
              <w:t>O</w:t>
            </w:r>
          </w:p>
        </w:tc>
        <w:tc>
          <w:tcPr>
            <w:tcW w:w="1686" w:type="dxa"/>
          </w:tcPr>
          <w:p w14:paraId="3B2605F0" w14:textId="77777777" w:rsidR="007338E5" w:rsidRPr="005F72D2" w:rsidRDefault="007338E5" w:rsidP="006F3D1F">
            <w:pPr>
              <w:pStyle w:val="TAL"/>
              <w:jc w:val="center"/>
            </w:pPr>
          </w:p>
        </w:tc>
        <w:tc>
          <w:tcPr>
            <w:tcW w:w="1462" w:type="dxa"/>
          </w:tcPr>
          <w:p w14:paraId="3CBEA925" w14:textId="77777777" w:rsidR="007338E5" w:rsidRPr="005F72D2" w:rsidRDefault="007338E5" w:rsidP="006F3D1F">
            <w:pPr>
              <w:pStyle w:val="TAL"/>
              <w:jc w:val="center"/>
            </w:pPr>
          </w:p>
        </w:tc>
      </w:tr>
      <w:tr w:rsidR="007338E5" w:rsidRPr="005F72D2" w14:paraId="26E4CCAD" w14:textId="77777777" w:rsidTr="001B4919">
        <w:trPr>
          <w:trHeight w:val="426"/>
        </w:trPr>
        <w:tc>
          <w:tcPr>
            <w:tcW w:w="2709" w:type="dxa"/>
          </w:tcPr>
          <w:p w14:paraId="377B3AFC" w14:textId="77777777" w:rsidR="007338E5" w:rsidRPr="005F72D2" w:rsidRDefault="007338E5" w:rsidP="006F3D1F">
            <w:pPr>
              <w:pStyle w:val="TAL"/>
            </w:pPr>
            <w:r w:rsidRPr="005F72D2">
              <w:t>Policy Templates Provisioning</w:t>
            </w:r>
            <w:r>
              <w:t xml:space="preserve"> API</w:t>
            </w:r>
          </w:p>
        </w:tc>
        <w:tc>
          <w:tcPr>
            <w:tcW w:w="1622" w:type="dxa"/>
          </w:tcPr>
          <w:p w14:paraId="0D92A101" w14:textId="77777777" w:rsidR="007338E5" w:rsidRPr="005F72D2" w:rsidRDefault="007338E5" w:rsidP="006F3D1F">
            <w:pPr>
              <w:pStyle w:val="TAL"/>
              <w:jc w:val="center"/>
            </w:pPr>
          </w:p>
        </w:tc>
        <w:tc>
          <w:tcPr>
            <w:tcW w:w="2150" w:type="dxa"/>
          </w:tcPr>
          <w:p w14:paraId="4D375377" w14:textId="0F2C3AF1" w:rsidR="007338E5" w:rsidRPr="005F72D2" w:rsidRDefault="007338E5" w:rsidP="006F3D1F">
            <w:pPr>
              <w:pStyle w:val="TAL"/>
              <w:jc w:val="center"/>
            </w:pPr>
            <w:r>
              <w:t>O</w:t>
            </w:r>
          </w:p>
        </w:tc>
        <w:tc>
          <w:tcPr>
            <w:tcW w:w="1686" w:type="dxa"/>
          </w:tcPr>
          <w:p w14:paraId="5E89ED98" w14:textId="77777777" w:rsidR="007338E5" w:rsidRPr="005F72D2" w:rsidRDefault="007338E5" w:rsidP="006F3D1F">
            <w:pPr>
              <w:pStyle w:val="TAL"/>
              <w:jc w:val="center"/>
            </w:pPr>
          </w:p>
        </w:tc>
        <w:tc>
          <w:tcPr>
            <w:tcW w:w="1462" w:type="dxa"/>
          </w:tcPr>
          <w:p w14:paraId="6C6CD99A" w14:textId="77777777" w:rsidR="007338E5" w:rsidRPr="005F72D2" w:rsidRDefault="007338E5" w:rsidP="006F3D1F">
            <w:pPr>
              <w:pStyle w:val="TAL"/>
              <w:jc w:val="center"/>
            </w:pPr>
          </w:p>
        </w:tc>
      </w:tr>
      <w:tr w:rsidR="007338E5" w:rsidRPr="005F72D2" w14:paraId="73F3B53E" w14:textId="77777777" w:rsidTr="001B4919">
        <w:trPr>
          <w:trHeight w:val="426"/>
        </w:trPr>
        <w:tc>
          <w:tcPr>
            <w:tcW w:w="2709" w:type="dxa"/>
          </w:tcPr>
          <w:p w14:paraId="328CD9B2" w14:textId="77777777" w:rsidR="007338E5" w:rsidRPr="005F72D2" w:rsidRDefault="007338E5" w:rsidP="006F3D1F">
            <w:pPr>
              <w:pStyle w:val="TAL"/>
            </w:pPr>
            <w:r w:rsidRPr="005F72D2">
              <w:t>Edge Resources Provisioning</w:t>
            </w:r>
            <w:r>
              <w:t xml:space="preserve"> API</w:t>
            </w:r>
          </w:p>
        </w:tc>
        <w:tc>
          <w:tcPr>
            <w:tcW w:w="1622" w:type="dxa"/>
          </w:tcPr>
          <w:p w14:paraId="60885B20" w14:textId="2BBCCC9D" w:rsidR="007338E5" w:rsidRPr="005F72D2" w:rsidRDefault="007338E5" w:rsidP="006F3D1F">
            <w:pPr>
              <w:pStyle w:val="TAL"/>
              <w:jc w:val="center"/>
              <w:rPr>
                <w:lang w:eastAsia="ko-KR"/>
              </w:rPr>
            </w:pPr>
            <w:r>
              <w:rPr>
                <w:rFonts w:hint="eastAsia"/>
                <w:lang w:eastAsia="ko-KR"/>
              </w:rPr>
              <w:t>O</w:t>
            </w:r>
          </w:p>
        </w:tc>
        <w:tc>
          <w:tcPr>
            <w:tcW w:w="2150" w:type="dxa"/>
          </w:tcPr>
          <w:p w14:paraId="6A1CD62E" w14:textId="77777777" w:rsidR="007338E5" w:rsidRPr="005F72D2" w:rsidRDefault="007338E5" w:rsidP="006F3D1F">
            <w:pPr>
              <w:pStyle w:val="TAL"/>
              <w:jc w:val="center"/>
            </w:pPr>
          </w:p>
        </w:tc>
        <w:tc>
          <w:tcPr>
            <w:tcW w:w="1686" w:type="dxa"/>
          </w:tcPr>
          <w:p w14:paraId="6F5190B4" w14:textId="77777777" w:rsidR="007338E5" w:rsidRPr="005F72D2" w:rsidRDefault="007338E5" w:rsidP="006F3D1F">
            <w:pPr>
              <w:pStyle w:val="TAL"/>
              <w:jc w:val="center"/>
            </w:pPr>
          </w:p>
        </w:tc>
        <w:tc>
          <w:tcPr>
            <w:tcW w:w="1462" w:type="dxa"/>
          </w:tcPr>
          <w:p w14:paraId="27293C1C" w14:textId="77777777" w:rsidR="007338E5" w:rsidRPr="005F72D2" w:rsidRDefault="007338E5" w:rsidP="006F3D1F">
            <w:pPr>
              <w:pStyle w:val="TAL"/>
              <w:jc w:val="center"/>
            </w:pPr>
          </w:p>
        </w:tc>
      </w:tr>
      <w:tr w:rsidR="007338E5" w:rsidRPr="005F72D2" w14:paraId="3359F79C" w14:textId="77777777" w:rsidTr="001B4919">
        <w:trPr>
          <w:trHeight w:val="426"/>
        </w:trPr>
        <w:tc>
          <w:tcPr>
            <w:tcW w:w="2709" w:type="dxa"/>
          </w:tcPr>
          <w:p w14:paraId="677CF8C4" w14:textId="77777777" w:rsidR="007338E5" w:rsidRPr="005F72D2" w:rsidRDefault="007338E5" w:rsidP="006F3D1F">
            <w:pPr>
              <w:pStyle w:val="TAL"/>
            </w:pPr>
            <w:r w:rsidRPr="005F72D2">
              <w:t>Event Data Processing Provisioning</w:t>
            </w:r>
            <w:r>
              <w:t xml:space="preserve"> API</w:t>
            </w:r>
          </w:p>
        </w:tc>
        <w:tc>
          <w:tcPr>
            <w:tcW w:w="1622" w:type="dxa"/>
          </w:tcPr>
          <w:p w14:paraId="4060711D" w14:textId="77777777" w:rsidR="007338E5" w:rsidRPr="005F72D2" w:rsidRDefault="007338E5" w:rsidP="006F3D1F">
            <w:pPr>
              <w:pStyle w:val="TAL"/>
              <w:jc w:val="center"/>
            </w:pPr>
          </w:p>
        </w:tc>
        <w:tc>
          <w:tcPr>
            <w:tcW w:w="2150" w:type="dxa"/>
          </w:tcPr>
          <w:p w14:paraId="4EE02D51" w14:textId="77777777" w:rsidR="007338E5" w:rsidRPr="005F72D2" w:rsidRDefault="007338E5" w:rsidP="006F3D1F">
            <w:pPr>
              <w:pStyle w:val="TAL"/>
              <w:jc w:val="center"/>
            </w:pPr>
          </w:p>
        </w:tc>
        <w:tc>
          <w:tcPr>
            <w:tcW w:w="1686" w:type="dxa"/>
          </w:tcPr>
          <w:p w14:paraId="093756B8" w14:textId="10C95693" w:rsidR="007338E5" w:rsidRPr="005F72D2" w:rsidRDefault="007338E5" w:rsidP="006F3D1F">
            <w:pPr>
              <w:pStyle w:val="TAL"/>
              <w:jc w:val="center"/>
            </w:pPr>
            <w:r>
              <w:t>O</w:t>
            </w:r>
            <w:r w:rsidRPr="005F72D2">
              <w:t xml:space="preserve"> (but can be reused)</w:t>
            </w:r>
          </w:p>
        </w:tc>
        <w:tc>
          <w:tcPr>
            <w:tcW w:w="1462" w:type="dxa"/>
          </w:tcPr>
          <w:p w14:paraId="2B067F9A" w14:textId="77777777" w:rsidR="007338E5" w:rsidRPr="005F72D2" w:rsidRDefault="007338E5" w:rsidP="006F3D1F">
            <w:pPr>
              <w:pStyle w:val="TAL"/>
              <w:jc w:val="center"/>
            </w:pPr>
          </w:p>
        </w:tc>
      </w:tr>
      <w:tr w:rsidR="007338E5" w:rsidRPr="005F72D2" w14:paraId="3672C821" w14:textId="77777777" w:rsidTr="001B4919">
        <w:trPr>
          <w:trHeight w:val="426"/>
        </w:trPr>
        <w:tc>
          <w:tcPr>
            <w:tcW w:w="2709" w:type="dxa"/>
          </w:tcPr>
          <w:p w14:paraId="1D7CEC26" w14:textId="77777777" w:rsidR="007338E5" w:rsidRPr="005F72D2" w:rsidRDefault="007338E5" w:rsidP="006F3D1F">
            <w:pPr>
              <w:pStyle w:val="TAL"/>
            </w:pPr>
            <w:r w:rsidRPr="005F72D2">
              <w:t>Configuration Provisioning</w:t>
            </w:r>
            <w:r>
              <w:t xml:space="preserve"> API</w:t>
            </w:r>
          </w:p>
        </w:tc>
        <w:tc>
          <w:tcPr>
            <w:tcW w:w="1622" w:type="dxa"/>
          </w:tcPr>
          <w:p w14:paraId="5C7C246D" w14:textId="77777777" w:rsidR="007338E5" w:rsidRPr="005F72D2" w:rsidRDefault="007338E5" w:rsidP="006F3D1F">
            <w:pPr>
              <w:pStyle w:val="TAL"/>
              <w:jc w:val="center"/>
            </w:pPr>
          </w:p>
        </w:tc>
        <w:tc>
          <w:tcPr>
            <w:tcW w:w="2150" w:type="dxa"/>
          </w:tcPr>
          <w:p w14:paraId="218E5366" w14:textId="77777777" w:rsidR="007338E5" w:rsidRPr="005F72D2" w:rsidRDefault="007338E5" w:rsidP="006F3D1F">
            <w:pPr>
              <w:pStyle w:val="TAL"/>
              <w:jc w:val="center"/>
            </w:pPr>
          </w:p>
        </w:tc>
        <w:tc>
          <w:tcPr>
            <w:tcW w:w="1686" w:type="dxa"/>
          </w:tcPr>
          <w:p w14:paraId="6C2235D0" w14:textId="77777777" w:rsidR="007338E5" w:rsidRPr="005F72D2" w:rsidRDefault="007338E5" w:rsidP="006F3D1F">
            <w:pPr>
              <w:pStyle w:val="TAL"/>
              <w:jc w:val="center"/>
            </w:pPr>
          </w:p>
        </w:tc>
        <w:tc>
          <w:tcPr>
            <w:tcW w:w="1462" w:type="dxa"/>
          </w:tcPr>
          <w:p w14:paraId="77774A85" w14:textId="09703920" w:rsidR="007338E5" w:rsidRPr="005F72D2" w:rsidRDefault="007338E5" w:rsidP="006F3D1F">
            <w:pPr>
              <w:pStyle w:val="TAL"/>
              <w:jc w:val="center"/>
              <w:rPr>
                <w:lang w:eastAsia="ko-KR"/>
              </w:rPr>
            </w:pPr>
            <w:r>
              <w:rPr>
                <w:rFonts w:hint="eastAsia"/>
                <w:lang w:eastAsia="ko-KR"/>
              </w:rPr>
              <w:t>O</w:t>
            </w:r>
          </w:p>
        </w:tc>
      </w:tr>
    </w:tbl>
    <w:p w14:paraId="063C1356" w14:textId="77777777" w:rsidR="007338E5" w:rsidRPr="00936B4B" w:rsidRDefault="007338E5" w:rsidP="00C9474C">
      <w:pPr>
        <w:pStyle w:val="TH"/>
      </w:pPr>
    </w:p>
    <w:p w14:paraId="4EB8D0B0" w14:textId="39C0427F" w:rsidR="00C9474C" w:rsidRDefault="00C9474C" w:rsidP="00C9474C">
      <w:pPr>
        <w:pStyle w:val="Heading2"/>
      </w:pPr>
      <w:bookmarkStart w:id="132" w:name="_Toc152690208"/>
      <w:r>
        <w:t>6.2</w:t>
      </w:r>
      <w:r>
        <w:tab/>
      </w:r>
      <w:r w:rsidRPr="006436AF">
        <w:t>Provisioning Sessions API</w:t>
      </w:r>
      <w:bookmarkEnd w:id="132"/>
    </w:p>
    <w:p w14:paraId="232ABF4A" w14:textId="77777777" w:rsidR="00C9474C"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System</w:t>
      </w:r>
      <w:r>
        <w:t xml:space="preserve">. The resource structure and the data model are specified in clause 8.3 of TS 26.510. When Provisioning Session API is used in RTC, the </w:t>
      </w:r>
      <w:r>
        <w:rPr>
          <w:rStyle w:val="Code"/>
        </w:rPr>
        <w:t>provisionedConfigurationIds</w:t>
      </w:r>
      <w:r>
        <w:t xml:space="preserve"> object shall be present. </w:t>
      </w:r>
    </w:p>
    <w:p w14:paraId="39F93B12" w14:textId="77777777" w:rsidR="00C9474C" w:rsidRPr="00835D4A" w:rsidRDefault="00C9474C" w:rsidP="00C9474C">
      <w:pPr>
        <w:rPr>
          <w:color w:val="FF0000"/>
          <w:lang w:eastAsia="ko-KR"/>
        </w:rPr>
      </w:pPr>
      <w:r w:rsidRPr="00835D4A">
        <w:rPr>
          <w:color w:val="FF0000"/>
          <w:lang w:eastAsia="ko-KR"/>
        </w:rPr>
        <w:t>[Editor’s Note: The following table should be included in clause 8.3 of TS 26.510;</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7"/>
        <w:gridCol w:w="2596"/>
        <w:gridCol w:w="1202"/>
      </w:tblGrid>
      <w:tr w:rsidR="00C9474C" w:rsidRPr="00C9474C" w14:paraId="1297C6D4" w14:textId="77777777" w:rsidTr="00C9474C">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BFC6E" w14:textId="77777777" w:rsidR="00C9474C" w:rsidRPr="001B4919" w:rsidRDefault="00C9474C" w:rsidP="00C9474C">
            <w:pPr>
              <w:pStyle w:val="TAL"/>
              <w:ind w:left="284" w:hanging="177"/>
              <w:rPr>
                <w:rStyle w:val="Code"/>
                <w:color w:val="FF0000"/>
              </w:rPr>
            </w:pPr>
            <w:r w:rsidRPr="001B4919">
              <w:rPr>
                <w:rStyle w:val="Code"/>
                <w:color w:val="FF0000"/>
              </w:rPr>
              <w:t>provisionedConfigurationIds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EFC819" w14:textId="77777777" w:rsidR="00C9474C" w:rsidRPr="001B4919" w:rsidRDefault="00C9474C" w:rsidP="00C9474C">
            <w:pPr>
              <w:pStyle w:val="DataType"/>
              <w:rPr>
                <w:color w:val="FF0000"/>
              </w:rPr>
            </w:pPr>
            <w:r w:rsidRPr="001B4919">
              <w:rPr>
                <w:color w:val="FF0000"/>
              </w:rPr>
              <w:t>Array(ResourceId)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DC5381" w14:textId="77777777" w:rsidR="00C9474C" w:rsidRPr="001B4919" w:rsidRDefault="00C9474C" w:rsidP="00C9474C">
            <w:pPr>
              <w:pStyle w:val="TAC"/>
              <w:rPr>
                <w:color w:val="FF0000"/>
              </w:rPr>
            </w:pPr>
            <w:r w:rsidRPr="001B4919">
              <w:rPr>
                <w:color w:val="FF0000"/>
              </w:rPr>
              <w:t>0..1</w:t>
            </w:r>
          </w:p>
        </w:tc>
        <w:tc>
          <w:tcPr>
            <w:tcW w:w="368" w:type="pct"/>
            <w:tcBorders>
              <w:top w:val="single" w:sz="4" w:space="0" w:color="000000"/>
              <w:left w:val="single" w:sz="4" w:space="0" w:color="000000"/>
              <w:bottom w:val="single" w:sz="4" w:space="0" w:color="000000"/>
              <w:right w:val="single" w:sz="4" w:space="0" w:color="000000"/>
            </w:tcBorders>
          </w:tcPr>
          <w:p w14:paraId="6C7C4F55" w14:textId="77777777" w:rsidR="00C9474C" w:rsidRPr="001B4919" w:rsidRDefault="00C9474C" w:rsidP="00C9474C">
            <w:pPr>
              <w:pStyle w:val="TAC"/>
              <w:rPr>
                <w:color w:val="FF0000"/>
              </w:rPr>
            </w:pPr>
            <w:r w:rsidRPr="001B4919">
              <w:rPr>
                <w:color w:val="FF0000"/>
              </w:rPr>
              <w:t>C: -</w:t>
            </w:r>
            <w:r w:rsidRPr="001B4919">
              <w:rPr>
                <w:color w:val="FF0000"/>
              </w:rPr>
              <w:br/>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FC570D" w14:textId="77777777" w:rsidR="00C9474C" w:rsidRPr="001B4919" w:rsidRDefault="00C9474C" w:rsidP="00C9474C">
            <w:pPr>
              <w:pStyle w:val="TAL"/>
              <w:rPr>
                <w:color w:val="FF0000"/>
              </w:rPr>
            </w:pPr>
            <w:r w:rsidRPr="001B4919">
              <w:rPr>
                <w:color w:val="FF0000"/>
              </w:rPr>
              <w:t>A list of the provisioned configuration identifiers that are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6A49293" w14:textId="77777777" w:rsidR="00C9474C" w:rsidRPr="001B4919" w:rsidRDefault="00C9474C" w:rsidP="00C9474C">
            <w:pPr>
              <w:pStyle w:val="TAL"/>
              <w:rPr>
                <w:rStyle w:val="Code"/>
                <w:color w:val="FF0000"/>
              </w:rPr>
            </w:pPr>
            <w:r w:rsidRPr="001B4919">
              <w:rPr>
                <w:rStyle w:val="Code"/>
                <w:color w:val="FF0000"/>
              </w:rPr>
              <w:t>rtc</w:t>
            </w:r>
          </w:p>
        </w:tc>
      </w:tr>
    </w:tbl>
    <w:p w14:paraId="63B37A0C" w14:textId="77777777" w:rsidR="00C9474C" w:rsidRPr="001B4919" w:rsidRDefault="00C9474C" w:rsidP="00C9474C">
      <w:pPr>
        <w:rPr>
          <w:color w:val="FF0000"/>
          <w:lang w:eastAsia="ko-KR"/>
        </w:rPr>
      </w:pPr>
      <w:r w:rsidRPr="001B4919">
        <w:rPr>
          <w:color w:val="FF0000"/>
          <w:lang w:eastAsia="ko-KR"/>
        </w:rPr>
        <w:t>]</w:t>
      </w:r>
    </w:p>
    <w:p w14:paraId="775DFFB0" w14:textId="7E25AE32" w:rsidR="00C9474C" w:rsidRDefault="00C9474C" w:rsidP="00C9474C">
      <w:pPr>
        <w:pStyle w:val="Heading2"/>
      </w:pPr>
      <w:bookmarkStart w:id="133" w:name="_Toc152690209"/>
      <w:r>
        <w:t>6.3</w:t>
      </w:r>
      <w:r>
        <w:tab/>
        <w:t>Configuration</w:t>
      </w:r>
      <w:r w:rsidRPr="006436AF">
        <w:t xml:space="preserve"> Provisioning API</w:t>
      </w:r>
      <w:bookmarkEnd w:id="133"/>
    </w:p>
    <w:p w14:paraId="6C270144" w14:textId="77777777" w:rsidR="00C9474C" w:rsidRDefault="00C9474C" w:rsidP="00C9474C">
      <w:r>
        <w:t>The Configuration Provisioning API is used by the Application Provider to provision configuration that will be relayed to the RTC MSH for usage with RTC sessions of that Application Provider. The resource structure and the data model are specified in clause 8.xx of TS 26.510.</w:t>
      </w:r>
    </w:p>
    <w:p w14:paraId="2F687122" w14:textId="77777777" w:rsidR="00C9474C" w:rsidRDefault="00C9474C" w:rsidP="00C9474C">
      <w:r w:rsidRPr="006F3D1F">
        <w:rPr>
          <w:rFonts w:hint="eastAsia"/>
          <w:color w:val="FF0000"/>
          <w:lang w:eastAsia="ko-KR"/>
        </w:rPr>
        <w:t>E</w:t>
      </w:r>
      <w:r w:rsidRPr="006F3D1F">
        <w:rPr>
          <w:color w:val="FF0000"/>
          <w:lang w:eastAsia="ko-KR"/>
        </w:rPr>
        <w:t xml:space="preserve">ditor’s Note: The </w:t>
      </w:r>
      <w:r>
        <w:rPr>
          <w:color w:val="FF0000"/>
          <w:lang w:eastAsia="ko-KR"/>
        </w:rPr>
        <w:t xml:space="preserve">data model for this API, as provided in S4-231711 </w:t>
      </w:r>
      <w:r w:rsidRPr="006F3D1F">
        <w:rPr>
          <w:color w:val="FF0000"/>
          <w:lang w:eastAsia="ko-KR"/>
        </w:rPr>
        <w:t>should be included in clause 8.</w:t>
      </w:r>
      <w:r>
        <w:rPr>
          <w:color w:val="FF0000"/>
          <w:lang w:eastAsia="ko-KR"/>
        </w:rPr>
        <w:t>xx</w:t>
      </w:r>
      <w:r w:rsidRPr="006F3D1F">
        <w:rPr>
          <w:color w:val="FF0000"/>
          <w:lang w:eastAsia="ko-KR"/>
        </w:rPr>
        <w:t xml:space="preserve"> of TS 26.510</w:t>
      </w:r>
    </w:p>
    <w:p w14:paraId="54C900B0" w14:textId="39B4C193" w:rsidR="00C9474C" w:rsidRDefault="00C9474C" w:rsidP="00C9474C">
      <w:pPr>
        <w:pStyle w:val="Heading2"/>
      </w:pPr>
      <w:bookmarkStart w:id="134" w:name="_Toc152690210"/>
      <w:r>
        <w:lastRenderedPageBreak/>
        <w:t>6.4</w:t>
      </w:r>
      <w:r>
        <w:tab/>
      </w:r>
      <w:r w:rsidRPr="006436AF">
        <w:t>Consumption Reporting Provisioning API</w:t>
      </w:r>
      <w:bookmarkEnd w:id="134"/>
    </w:p>
    <w:p w14:paraId="3E2C49E3" w14:textId="6F37B67E" w:rsidR="00C9474C" w:rsidRDefault="00C9474C" w:rsidP="00C9474C">
      <w:r>
        <w:t xml:space="preserve">The </w:t>
      </w:r>
      <w:r w:rsidRPr="006436AF">
        <w:t xml:space="preserve">Consumption Reporting Provisioning </w:t>
      </w:r>
      <w:r>
        <w:t xml:space="preserve">API </w:t>
      </w:r>
      <w:r w:rsidRPr="006436AF">
        <w:rPr>
          <w:color w:val="000000"/>
        </w:rPr>
        <w:t xml:space="preserve">is a RESTful API that allows </w:t>
      </w:r>
      <w:r w:rsidR="00D60C6D">
        <w:rPr>
          <w:color w:val="000000"/>
        </w:rPr>
        <w:t xml:space="preserve">the </w:t>
      </w:r>
      <w:r>
        <w:rPr>
          <w:color w:val="000000"/>
        </w:rPr>
        <w:t>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 The resource structure and the data model are specified in clause 8.11 of TS 26.510.</w:t>
      </w:r>
    </w:p>
    <w:p w14:paraId="441B5D29" w14:textId="1E4B47D6" w:rsidR="00C9474C" w:rsidRPr="006436AF" w:rsidRDefault="00C9474C" w:rsidP="00C9474C">
      <w:pPr>
        <w:pStyle w:val="Heading2"/>
      </w:pPr>
      <w:bookmarkStart w:id="135" w:name="_Toc146627012"/>
      <w:bookmarkStart w:id="136" w:name="_Toc152690211"/>
      <w:r>
        <w:t>6</w:t>
      </w:r>
      <w:r w:rsidRPr="006436AF">
        <w:t>.</w:t>
      </w:r>
      <w:r>
        <w:t>5</w:t>
      </w:r>
      <w:r w:rsidRPr="006436AF">
        <w:tab/>
        <w:t>Edge Resources Provisioning API</w:t>
      </w:r>
      <w:bookmarkEnd w:id="135"/>
      <w:bookmarkEnd w:id="136"/>
    </w:p>
    <w:p w14:paraId="68D1C39C" w14:textId="77777777" w:rsidR="00C9474C"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r>
        <w:t xml:space="preserve"> The resource structure and the data model are specified in clause 8.6 of TS 26.510.</w:t>
      </w:r>
    </w:p>
    <w:p w14:paraId="524A3015" w14:textId="4BF59A99" w:rsidR="00C9474C" w:rsidRPr="006436AF" w:rsidRDefault="00C9474C" w:rsidP="00C9474C">
      <w:pPr>
        <w:pStyle w:val="Heading2"/>
      </w:pPr>
      <w:bookmarkStart w:id="137" w:name="_Toc146627007"/>
      <w:bookmarkStart w:id="138" w:name="_Toc152690212"/>
      <w:r>
        <w:t>6</w:t>
      </w:r>
      <w:r w:rsidRPr="006436AF">
        <w:t>.</w:t>
      </w:r>
      <w:r>
        <w:t>6</w:t>
      </w:r>
      <w:r w:rsidRPr="006436AF">
        <w:tab/>
        <w:t>Policy Templates Provisioning API</w:t>
      </w:r>
      <w:bookmarkEnd w:id="137"/>
      <w:bookmarkEnd w:id="138"/>
    </w:p>
    <w:p w14:paraId="03236B80" w14:textId="77777777"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t>8.7 of TS 26.510</w:t>
      </w:r>
      <w:r w:rsidRPr="006436AF">
        <w:t xml:space="preserve">. </w:t>
      </w:r>
    </w:p>
    <w:p w14:paraId="00DFC720" w14:textId="3609AA80" w:rsidR="00C9474C" w:rsidRPr="00835D4A" w:rsidRDefault="00C9474C" w:rsidP="00C9474C">
      <w:pPr>
        <w:rPr>
          <w:color w:val="FF0000"/>
          <w:lang w:eastAsia="ko-KR"/>
        </w:rPr>
      </w:pPr>
      <w:r w:rsidRPr="00835D4A">
        <w:rPr>
          <w:rFonts w:hint="eastAsia"/>
          <w:color w:val="FF0000"/>
          <w:lang w:eastAsia="ko-KR"/>
        </w:rPr>
        <w:t>E</w:t>
      </w:r>
      <w:r w:rsidRPr="00835D4A">
        <w:rPr>
          <w:color w:val="FF0000"/>
          <w:lang w:eastAsia="ko-KR"/>
        </w:rPr>
        <w:t xml:space="preserve">ditor’s Note: The </w:t>
      </w:r>
      <w:r w:rsidRPr="00A3125B">
        <w:rPr>
          <w:color w:val="FF0000"/>
          <w:lang w:eastAsia="ko-KR"/>
        </w:rPr>
        <w:t>extended features for RTC</w:t>
      </w:r>
      <w:r w:rsidRPr="00AA19A2">
        <w:rPr>
          <w:color w:val="FF0000"/>
          <w:lang w:eastAsia="ko-KR"/>
        </w:rPr>
        <w:t xml:space="preserve"> should be </w:t>
      </w:r>
      <w:r>
        <w:rPr>
          <w:color w:val="FF0000"/>
          <w:lang w:eastAsia="ko-KR"/>
        </w:rPr>
        <w:t xml:space="preserve">added </w:t>
      </w:r>
      <w:r w:rsidRPr="00835D4A">
        <w:rPr>
          <w:color w:val="FF0000"/>
          <w:lang w:eastAsia="ko-KR"/>
        </w:rPr>
        <w:t>in clause 8.7 of TS 26.510</w:t>
      </w:r>
      <w:r>
        <w:rPr>
          <w:color w:val="FF0000"/>
          <w:lang w:eastAsia="ko-KR"/>
        </w:rPr>
        <w:t xml:space="preserve">, including </w:t>
      </w:r>
      <w:r w:rsidRPr="001B4919">
        <w:rPr>
          <w:rStyle w:val="Code"/>
          <w:color w:val="FF0000"/>
        </w:rPr>
        <w:t>RTCQoSSpecification</w:t>
      </w:r>
      <w:r w:rsidRPr="00835D4A">
        <w:rPr>
          <w:color w:val="FF0000"/>
          <w:lang w:eastAsia="ko-KR"/>
        </w:rPr>
        <w:t xml:space="preserve"> object </w:t>
      </w:r>
      <w:r>
        <w:rPr>
          <w:color w:val="FF0000"/>
          <w:lang w:eastAsia="ko-KR"/>
        </w:rPr>
        <w:t xml:space="preserve">proposed. Note that </w:t>
      </w:r>
      <w:r w:rsidRPr="001B4919">
        <w:rPr>
          <w:rStyle w:val="Code"/>
          <w:color w:val="FF0000"/>
        </w:rPr>
        <w:t>RTCQoSSpecification</w:t>
      </w:r>
      <w:r>
        <w:rPr>
          <w:rStyle w:val="Code"/>
        </w:rPr>
        <w:t xml:space="preserve"> </w:t>
      </w:r>
      <w:r w:rsidRPr="001B4919">
        <w:rPr>
          <w:color w:val="FF0000"/>
          <w:lang w:eastAsia="ko-KR"/>
        </w:rPr>
        <w:t xml:space="preserve">should re-named </w:t>
      </w:r>
      <w:r w:rsidR="00124750">
        <w:rPr>
          <w:color w:val="FF0000"/>
          <w:lang w:eastAsia="ko-KR"/>
        </w:rPr>
        <w:t>and revised for common usage.</w:t>
      </w:r>
      <w:r>
        <w:rPr>
          <w:rStyle w:val="Code"/>
        </w:rPr>
        <w:t xml:space="preserve"> </w:t>
      </w:r>
    </w:p>
    <w:p w14:paraId="160D8137" w14:textId="356A9AA2" w:rsidR="004207B1" w:rsidRPr="006436AF" w:rsidRDefault="004207B1" w:rsidP="004207B1">
      <w:pPr>
        <w:pStyle w:val="Heading2"/>
      </w:pPr>
      <w:bookmarkStart w:id="139" w:name="_Toc68899627"/>
      <w:bookmarkStart w:id="140" w:name="_Toc71214378"/>
      <w:bookmarkStart w:id="141" w:name="_Toc71722052"/>
      <w:bookmarkStart w:id="142" w:name="_Toc74859104"/>
      <w:bookmarkStart w:id="143" w:name="_Toc146627002"/>
      <w:bookmarkStart w:id="144" w:name="_Toc152690213"/>
      <w:r>
        <w:t>6</w:t>
      </w:r>
      <w:r w:rsidRPr="006436AF">
        <w:t>.</w:t>
      </w:r>
      <w:r>
        <w:t>7</w:t>
      </w:r>
      <w:r w:rsidRPr="006436AF">
        <w:tab/>
        <w:t>Metrics Reporting Provisioning API</w:t>
      </w:r>
      <w:bookmarkEnd w:id="139"/>
      <w:bookmarkEnd w:id="140"/>
      <w:bookmarkEnd w:id="141"/>
      <w:bookmarkEnd w:id="142"/>
      <w:bookmarkEnd w:id="143"/>
      <w:bookmarkEnd w:id="144"/>
    </w:p>
    <w:p w14:paraId="16DE10CD" w14:textId="62CFCEA2" w:rsidR="00D60C6D" w:rsidRPr="00CC1F51" w:rsidRDefault="004207B1" w:rsidP="00D60C6D">
      <w:pPr>
        <w:keepNext/>
      </w:pPr>
      <w:bookmarkStart w:id="145" w:name="_MCCTEMPBM_CRPT71130338___5"/>
      <w:r w:rsidRPr="006436AF">
        <w:rPr>
          <w:color w:val="000000"/>
        </w:rPr>
        <w:t xml:space="preserve">The </w:t>
      </w:r>
      <w:r w:rsidRPr="006436AF">
        <w:t xml:space="preserve">Metrics Reporting Provisioning </w:t>
      </w:r>
      <w:r>
        <w:rPr>
          <w:color w:val="000000"/>
        </w:rPr>
        <w:t xml:space="preserve">API allows a RTC </w:t>
      </w:r>
      <w:r w:rsidRPr="006436AF">
        <w:rPr>
          <w:color w:val="000000"/>
        </w:rPr>
        <w:t>Application Provider to configure</w:t>
      </w:r>
      <w:r w:rsidRPr="006436AF">
        <w:t xml:space="preserve"> the Metrics Collection and Reporting procedure for a particular </w:t>
      </w:r>
      <w:r>
        <w:t>RTC session at reference point RTC-1</w:t>
      </w:r>
      <w:r w:rsidRPr="006436AF">
        <w:t>.</w:t>
      </w:r>
      <w:r>
        <w:t xml:space="preserve"> </w:t>
      </w:r>
      <w:r w:rsidR="00D60C6D" w:rsidRPr="00CC1F51">
        <w:t xml:space="preserve">The </w:t>
      </w:r>
      <w:r w:rsidR="00D60C6D">
        <w:t>metric</w:t>
      </w:r>
      <w:r w:rsidR="00D60C6D" w:rsidRPr="00CC1F51">
        <w:t xml:space="preserve"> reporting scheme is signalled using in the </w:t>
      </w:r>
      <w:r w:rsidR="00D60C6D">
        <w:rPr>
          <w:rFonts w:ascii="Courier New" w:hAnsi="Courier New" w:cs="Courier New"/>
          <w:b/>
        </w:rPr>
        <w:t>Scheme</w:t>
      </w:r>
      <w:r w:rsidR="00D60C6D" w:rsidRPr="00CC1F51">
        <w:t xml:space="preserve"> element in the </w:t>
      </w:r>
      <w:r w:rsidR="00D60C6D" w:rsidRPr="00BF3222">
        <w:rPr>
          <w:rStyle w:val="Code"/>
          <w:sz w:val="20"/>
        </w:rPr>
        <w:t>MetricsReportingConfiguration</w:t>
      </w:r>
      <w:r w:rsidR="00D60C6D" w:rsidRPr="00CC1F51">
        <w:t xml:space="preserve">. The URN to be used for the </w:t>
      </w:r>
      <w:bookmarkStart w:id="146" w:name="MCCQCTEMPBM_00000282"/>
      <w:r w:rsidR="00D60C6D">
        <w:rPr>
          <w:rFonts w:ascii="Courier New" w:hAnsi="Courier New" w:cs="Courier New"/>
          <w:b/>
        </w:rPr>
        <w:t>Scheme</w:t>
      </w:r>
      <w:r w:rsidR="00D60C6D" w:rsidRPr="00CC1F51">
        <w:rPr>
          <w:rFonts w:ascii="Courier New" w:hAnsi="Courier New" w:cs="Courier New"/>
        </w:rPr>
        <w:t>@schemeIdUri</w:t>
      </w:r>
      <w:bookmarkEnd w:id="146"/>
      <w:r w:rsidR="00D60C6D" w:rsidRPr="00CC1F51">
        <w:t xml:space="preserve"> shall be "</w:t>
      </w:r>
      <w:bookmarkStart w:id="147" w:name="MCCQCTEMPBM_00000283"/>
      <w:r w:rsidR="00D60C6D" w:rsidRPr="005B2817">
        <w:rPr>
          <w:rFonts w:ascii="Courier New" w:hAnsi="Courier New" w:cs="Courier New"/>
        </w:rPr>
        <w:t>urn:3GPP:ns:PSS:RTC:QM1</w:t>
      </w:r>
      <w:bookmarkEnd w:id="147"/>
      <w:r w:rsidR="00D60C6D" w:rsidRPr="00CC1F51">
        <w:t>".</w:t>
      </w:r>
    </w:p>
    <w:p w14:paraId="1F22E3AA" w14:textId="2093A1BC" w:rsidR="004207B1" w:rsidRPr="006436AF" w:rsidRDefault="00D60C6D" w:rsidP="00D60C6D">
      <w:r w:rsidRPr="00CC1F51">
        <w:t xml:space="preserve">The semantics and XML syntax of the scheme information for the </w:t>
      </w:r>
      <w:r>
        <w:t>RTC</w:t>
      </w:r>
      <w:r w:rsidRPr="00CC1F51">
        <w:t xml:space="preserve"> quality reporting scheme are specified in </w:t>
      </w:r>
      <w:r w:rsidRPr="000D6E6B">
        <w:t>Table </w:t>
      </w:r>
      <w:r>
        <w:t>6.7-1</w:t>
      </w:r>
      <w:r w:rsidRPr="000D6E6B">
        <w:t xml:space="preserve"> and Table </w:t>
      </w:r>
      <w:r>
        <w:t>6.7-2</w:t>
      </w:r>
      <w:r w:rsidRPr="00CC1F51">
        <w:t>, respectively.</w:t>
      </w:r>
    </w:p>
    <w:bookmarkEnd w:id="145"/>
    <w:p w14:paraId="1884AB94" w14:textId="2F8146C8" w:rsidR="004207B1" w:rsidRDefault="004207B1" w:rsidP="004207B1">
      <w:pPr>
        <w:pStyle w:val="EditorsNote"/>
      </w:pPr>
      <w:r>
        <w:t>Editor’s Note:.</w:t>
      </w:r>
      <w:r w:rsidRPr="004207B1">
        <w:rPr>
          <w:lang w:eastAsia="ko-KR"/>
        </w:rPr>
        <w:t xml:space="preserve"> </w:t>
      </w:r>
      <w:r w:rsidRPr="006F3D1F">
        <w:rPr>
          <w:lang w:eastAsia="ko-KR"/>
        </w:rPr>
        <w:t xml:space="preserve">The </w:t>
      </w:r>
      <w:r>
        <w:rPr>
          <w:lang w:eastAsia="ko-KR"/>
        </w:rPr>
        <w:t xml:space="preserve">modified </w:t>
      </w:r>
      <w:r w:rsidR="00D60C6D">
        <w:rPr>
          <w:lang w:eastAsia="ko-KR"/>
        </w:rPr>
        <w:t>data model</w:t>
      </w:r>
      <w:r w:rsidRPr="006F3D1F">
        <w:rPr>
          <w:lang w:eastAsia="ko-KR"/>
        </w:rPr>
        <w:t xml:space="preserve"> for RTC</w:t>
      </w:r>
      <w:r>
        <w:t xml:space="preserve"> should be included in clause 8.10 of TS 26.510</w:t>
      </w:r>
    </w:p>
    <w:p w14:paraId="1F4F0155" w14:textId="781EE227" w:rsidR="00514E2E" w:rsidRDefault="00514E2E" w:rsidP="00514E2E">
      <w:pPr>
        <w:pStyle w:val="TH"/>
      </w:pPr>
      <w:bookmarkStart w:id="148" w:name="tab_qr_semantics"/>
      <w:bookmarkStart w:id="149" w:name="tab_qr_xml"/>
      <w:r w:rsidRPr="00CC1F51">
        <w:lastRenderedPageBreak/>
        <w:t>Table </w:t>
      </w:r>
      <w:bookmarkEnd w:id="148"/>
      <w:r>
        <w:t>6.7-1</w:t>
      </w:r>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9"/>
        <w:gridCol w:w="3279"/>
        <w:gridCol w:w="979"/>
        <w:gridCol w:w="4997"/>
      </w:tblGrid>
      <w:tr w:rsidR="00514E2E" w:rsidRPr="00CC1F51" w14:paraId="71FDE2A2" w14:textId="77777777" w:rsidTr="00BB2BCD">
        <w:tc>
          <w:tcPr>
            <w:tcW w:w="1856" w:type="pct"/>
            <w:gridSpan w:val="2"/>
            <w:tcBorders>
              <w:right w:val="single" w:sz="4" w:space="0" w:color="000000"/>
            </w:tcBorders>
          </w:tcPr>
          <w:p w14:paraId="34F2EF73" w14:textId="77777777" w:rsidR="00514E2E" w:rsidRPr="00CC1F51" w:rsidRDefault="00514E2E" w:rsidP="00BB2BCD">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66D8D2E3" w14:textId="77777777" w:rsidR="00514E2E" w:rsidRPr="00CC1F51" w:rsidRDefault="00514E2E" w:rsidP="00BB2BCD">
            <w:pPr>
              <w:pStyle w:val="TAH"/>
              <w:rPr>
                <w:szCs w:val="18"/>
              </w:rPr>
            </w:pPr>
            <w:r w:rsidRPr="00CC1F51">
              <w:rPr>
                <w:szCs w:val="18"/>
              </w:rPr>
              <w:t>Use</w:t>
            </w:r>
          </w:p>
        </w:tc>
        <w:tc>
          <w:tcPr>
            <w:tcW w:w="2629" w:type="pct"/>
            <w:tcBorders>
              <w:left w:val="single" w:sz="4" w:space="0" w:color="000000"/>
            </w:tcBorders>
          </w:tcPr>
          <w:p w14:paraId="271F2C94" w14:textId="77777777" w:rsidR="00514E2E" w:rsidRPr="00CC1F51" w:rsidRDefault="00514E2E" w:rsidP="00BB2BCD">
            <w:pPr>
              <w:pStyle w:val="TAH"/>
              <w:rPr>
                <w:szCs w:val="18"/>
              </w:rPr>
            </w:pPr>
            <w:r w:rsidRPr="00CC1F51">
              <w:rPr>
                <w:szCs w:val="18"/>
              </w:rPr>
              <w:t>Description</w:t>
            </w:r>
          </w:p>
        </w:tc>
      </w:tr>
      <w:tr w:rsidR="00514E2E" w:rsidRPr="00CC1F51" w14:paraId="555AC112" w14:textId="77777777" w:rsidTr="00BB2BCD">
        <w:tc>
          <w:tcPr>
            <w:tcW w:w="131" w:type="pct"/>
          </w:tcPr>
          <w:p w14:paraId="33EC5BE3" w14:textId="77777777" w:rsidR="00514E2E" w:rsidRPr="00CC1F51" w:rsidRDefault="00514E2E" w:rsidP="00BB2BCD">
            <w:pPr>
              <w:pStyle w:val="TableCell"/>
              <w:keepNext/>
              <w:rPr>
                <w:b/>
                <w:szCs w:val="18"/>
              </w:rPr>
            </w:pPr>
          </w:p>
        </w:tc>
        <w:tc>
          <w:tcPr>
            <w:tcW w:w="1725" w:type="pct"/>
            <w:tcBorders>
              <w:right w:val="single" w:sz="4" w:space="0" w:color="000000"/>
            </w:tcBorders>
          </w:tcPr>
          <w:p w14:paraId="0D8DD0D6" w14:textId="77777777" w:rsidR="00514E2E" w:rsidRPr="00CC1F51" w:rsidRDefault="00514E2E" w:rsidP="00BB2BCD">
            <w:pPr>
              <w:pStyle w:val="TAL"/>
              <w:rPr>
                <w:rFonts w:ascii="Courier New" w:hAnsi="Courier New" w:cs="Courier New"/>
              </w:rPr>
            </w:pPr>
            <w:bookmarkStart w:id="150" w:name="MCCQCTEMPBM_00000284"/>
            <w:r>
              <w:rPr>
                <w:rFonts w:ascii="Courier New" w:hAnsi="Courier New" w:cs="Courier New"/>
              </w:rPr>
              <w:t>@apn</w:t>
            </w:r>
            <w:bookmarkEnd w:id="150"/>
          </w:p>
        </w:tc>
        <w:tc>
          <w:tcPr>
            <w:tcW w:w="515" w:type="pct"/>
            <w:tcBorders>
              <w:left w:val="single" w:sz="4" w:space="0" w:color="000000"/>
              <w:right w:val="single" w:sz="4" w:space="0" w:color="000000"/>
            </w:tcBorders>
          </w:tcPr>
          <w:p w14:paraId="14914C28"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252346AA" w14:textId="77777777" w:rsidR="00514E2E" w:rsidRPr="00CC1F51" w:rsidRDefault="00514E2E" w:rsidP="00BB2BCD">
            <w:pPr>
              <w:pStyle w:val="TAL"/>
              <w:rPr>
                <w:lang w:eastAsia="zh-CN"/>
              </w:rPr>
            </w:pPr>
            <w:r w:rsidRPr="00CC1F51">
              <w:t>This attribute gives the access point that should be used for sending the QoE reports.</w:t>
            </w:r>
          </w:p>
        </w:tc>
      </w:tr>
      <w:tr w:rsidR="00514E2E" w:rsidRPr="00CC1F51" w14:paraId="7CBFB74D" w14:textId="77777777" w:rsidTr="00BB2BCD">
        <w:tc>
          <w:tcPr>
            <w:tcW w:w="131" w:type="pct"/>
          </w:tcPr>
          <w:p w14:paraId="15ADBD29" w14:textId="77777777" w:rsidR="00514E2E" w:rsidRPr="00CC1F51" w:rsidRDefault="00514E2E" w:rsidP="00BB2BCD">
            <w:pPr>
              <w:pStyle w:val="TableCell"/>
              <w:keepNext/>
              <w:rPr>
                <w:b/>
                <w:szCs w:val="18"/>
              </w:rPr>
            </w:pPr>
          </w:p>
        </w:tc>
        <w:tc>
          <w:tcPr>
            <w:tcW w:w="1725" w:type="pct"/>
            <w:tcBorders>
              <w:right w:val="single" w:sz="4" w:space="0" w:color="000000"/>
            </w:tcBorders>
          </w:tcPr>
          <w:p w14:paraId="453E9DC5" w14:textId="77777777" w:rsidR="00514E2E" w:rsidRPr="00CC1F51" w:rsidRDefault="00514E2E" w:rsidP="00BB2BCD">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0E375A2C"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7C8B0806" w14:textId="77777777" w:rsidR="00514E2E" w:rsidRPr="00CC1F51" w:rsidRDefault="00514E2E" w:rsidP="00BB2BCD">
            <w:pPr>
              <w:pStyle w:val="TAL"/>
              <w:rPr>
                <w:lang w:eastAsia="zh-CN"/>
              </w:rPr>
            </w:pPr>
            <w:r w:rsidRPr="00CC1F51">
              <w:t xml:space="preserve">This field gives the requested format for the reports. Possible formats are: </w:t>
            </w:r>
            <w:r>
              <w:t>"</w:t>
            </w:r>
            <w:r w:rsidRPr="00FD7B98">
              <w:rPr>
                <w:rFonts w:ascii="Courier New" w:eastAsiaTheme="minorHAnsi" w:hAnsi="Courier New" w:cs="Courier New"/>
                <w:szCs w:val="18"/>
                <w:lang w:val="en-US"/>
              </w:rPr>
              <w:t>uncompressed</w:t>
            </w:r>
            <w:r>
              <w:t>"</w:t>
            </w:r>
            <w:r w:rsidRPr="00CC1F51">
              <w:t xml:space="preserve"> and </w:t>
            </w:r>
            <w:r>
              <w:t>"</w:t>
            </w:r>
            <w:r w:rsidRPr="00FD7B98">
              <w:rPr>
                <w:rFonts w:ascii="Courier New" w:eastAsiaTheme="minorHAnsi" w:hAnsi="Courier New" w:cs="Courier New"/>
                <w:szCs w:val="18"/>
                <w:lang w:val="en-US"/>
              </w:rPr>
              <w:t>gzip</w:t>
            </w:r>
            <w:r>
              <w:t>"</w:t>
            </w:r>
            <w:r w:rsidRPr="00CC1F51">
              <w:t>.</w:t>
            </w:r>
          </w:p>
        </w:tc>
      </w:tr>
      <w:tr w:rsidR="00514E2E" w:rsidRPr="00CC1F51" w14:paraId="4DFEA61E" w14:textId="77777777" w:rsidTr="00BB2BCD">
        <w:tc>
          <w:tcPr>
            <w:tcW w:w="131" w:type="pct"/>
          </w:tcPr>
          <w:p w14:paraId="61E7FF2E" w14:textId="77777777" w:rsidR="00514E2E" w:rsidRPr="00CC1F51" w:rsidRDefault="00514E2E" w:rsidP="00BB2BCD">
            <w:pPr>
              <w:pStyle w:val="TableCell"/>
              <w:keepNext/>
              <w:rPr>
                <w:b/>
                <w:szCs w:val="18"/>
              </w:rPr>
            </w:pPr>
          </w:p>
        </w:tc>
        <w:tc>
          <w:tcPr>
            <w:tcW w:w="1725" w:type="pct"/>
            <w:tcBorders>
              <w:right w:val="single" w:sz="4" w:space="0" w:color="000000"/>
            </w:tcBorders>
          </w:tcPr>
          <w:p w14:paraId="1C356B71" w14:textId="77777777" w:rsidR="00514E2E" w:rsidRPr="00CC1F51" w:rsidRDefault="00514E2E" w:rsidP="00BB2BCD">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48679ED3"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4A44D726" w14:textId="77777777" w:rsidR="00514E2E" w:rsidRPr="00CC1F51" w:rsidRDefault="00514E2E" w:rsidP="00BB2BCD">
            <w:pPr>
              <w:pStyle w:val="TAL"/>
              <w:rPr>
                <w:lang w:eastAsia="zh-CN"/>
              </w:rPr>
            </w:pPr>
            <w:r w:rsidRPr="00CC1F51">
              <w:t>Percentage of the clients that should report QoE. The client uses a random number generator with the given percentage to find out if the client should report or not.</w:t>
            </w:r>
          </w:p>
        </w:tc>
      </w:tr>
      <w:tr w:rsidR="00514E2E" w:rsidRPr="00CC1F51" w14:paraId="42D7936A" w14:textId="77777777" w:rsidTr="00BB2BCD">
        <w:tc>
          <w:tcPr>
            <w:tcW w:w="131" w:type="pct"/>
          </w:tcPr>
          <w:p w14:paraId="3D37BA85" w14:textId="77777777" w:rsidR="00514E2E" w:rsidRPr="00CC1F51" w:rsidRDefault="00514E2E" w:rsidP="00BB2BCD">
            <w:pPr>
              <w:pStyle w:val="TableCell"/>
              <w:keepNext/>
              <w:rPr>
                <w:b/>
                <w:szCs w:val="18"/>
              </w:rPr>
            </w:pPr>
          </w:p>
        </w:tc>
        <w:tc>
          <w:tcPr>
            <w:tcW w:w="1725" w:type="pct"/>
            <w:tcBorders>
              <w:right w:val="single" w:sz="4" w:space="0" w:color="000000"/>
            </w:tcBorders>
          </w:tcPr>
          <w:p w14:paraId="1DFB5031" w14:textId="77777777" w:rsidR="00514E2E" w:rsidRPr="00CC1F51" w:rsidRDefault="00514E2E" w:rsidP="00BB2BCD">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4D403367" w14:textId="77777777" w:rsidR="00514E2E" w:rsidRPr="00CC1F51" w:rsidRDefault="00514E2E" w:rsidP="00BB2BCD">
            <w:pPr>
              <w:pStyle w:val="TAC"/>
              <w:rPr>
                <w:lang w:eastAsia="zh-CN"/>
              </w:rPr>
            </w:pPr>
            <w:r w:rsidRPr="00CC1F51">
              <w:rPr>
                <w:lang w:eastAsia="zh-CN"/>
              </w:rPr>
              <w:t>M</w:t>
            </w:r>
          </w:p>
        </w:tc>
        <w:tc>
          <w:tcPr>
            <w:tcW w:w="2629" w:type="pct"/>
            <w:tcBorders>
              <w:left w:val="single" w:sz="4" w:space="0" w:color="000000"/>
            </w:tcBorders>
          </w:tcPr>
          <w:p w14:paraId="3300DAD3" w14:textId="77777777" w:rsidR="00514E2E" w:rsidRPr="00CC1F51" w:rsidRDefault="00514E2E" w:rsidP="00BB2BCD">
            <w:pPr>
              <w:pStyle w:val="TAL"/>
            </w:pPr>
            <w:r w:rsidRPr="00CC1F51">
              <w:t>The reporting server URL to which the reports will be sent.</w:t>
            </w:r>
          </w:p>
        </w:tc>
      </w:tr>
      <w:tr w:rsidR="00514E2E" w:rsidRPr="00CC1F51" w14:paraId="64D4D478" w14:textId="77777777" w:rsidTr="00BB2BCD">
        <w:tc>
          <w:tcPr>
            <w:tcW w:w="131" w:type="pct"/>
          </w:tcPr>
          <w:p w14:paraId="633F1D47" w14:textId="77777777" w:rsidR="00514E2E" w:rsidRPr="00CC1F51" w:rsidRDefault="00514E2E" w:rsidP="00BB2BCD">
            <w:pPr>
              <w:pStyle w:val="TableCell"/>
              <w:keepNext/>
              <w:rPr>
                <w:b/>
                <w:szCs w:val="18"/>
              </w:rPr>
            </w:pPr>
          </w:p>
        </w:tc>
        <w:tc>
          <w:tcPr>
            <w:tcW w:w="1725" w:type="pct"/>
            <w:tcBorders>
              <w:right w:val="single" w:sz="4" w:space="0" w:color="000000"/>
            </w:tcBorders>
          </w:tcPr>
          <w:p w14:paraId="0753097C" w14:textId="77777777" w:rsidR="00514E2E" w:rsidRPr="00CC1F51" w:rsidRDefault="00514E2E" w:rsidP="00BB2BCD">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179F819D"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5D3C13EA" w14:textId="77777777" w:rsidR="00514E2E" w:rsidRPr="00CC1F51" w:rsidRDefault="00514E2E" w:rsidP="00BB2BCD">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n-th second provided that new metrics information has become available since the previous report.</w:t>
            </w:r>
            <w:r>
              <w:t xml:space="preserve"> For each report sent, only the newly collected information since the previous report shall be reported.</w:t>
            </w:r>
          </w:p>
        </w:tc>
      </w:tr>
      <w:tr w:rsidR="00514E2E" w:rsidRPr="00CC1F51" w14:paraId="20F6C821" w14:textId="77777777" w:rsidTr="00BB2BCD">
        <w:tc>
          <w:tcPr>
            <w:tcW w:w="131" w:type="pct"/>
          </w:tcPr>
          <w:p w14:paraId="53E7DEFA" w14:textId="77777777" w:rsidR="00514E2E" w:rsidRPr="00CC1F51" w:rsidRDefault="00514E2E" w:rsidP="00BB2BCD">
            <w:pPr>
              <w:pStyle w:val="TableCell"/>
              <w:keepNext/>
              <w:rPr>
                <w:b/>
                <w:szCs w:val="18"/>
              </w:rPr>
            </w:pPr>
          </w:p>
        </w:tc>
        <w:tc>
          <w:tcPr>
            <w:tcW w:w="1725" w:type="pct"/>
            <w:tcBorders>
              <w:right w:val="single" w:sz="4" w:space="0" w:color="000000"/>
            </w:tcBorders>
          </w:tcPr>
          <w:p w14:paraId="0161FF6E" w14:textId="77777777" w:rsidR="00514E2E" w:rsidRPr="00F411B2" w:rsidRDefault="00514E2E" w:rsidP="00BB2BCD">
            <w:pPr>
              <w:pStyle w:val="TAL"/>
              <w:rPr>
                <w:rFonts w:ascii="Courier New" w:hAnsi="Courier New" w:cs="Courier New"/>
              </w:rPr>
            </w:pPr>
            <w:r w:rsidRPr="00F411B2">
              <w:rPr>
                <w:rFonts w:ascii="Courier New" w:hAnsi="Courier New" w:cs="Courier New"/>
              </w:rPr>
              <w:t>@measureinterval</w:t>
            </w:r>
          </w:p>
        </w:tc>
        <w:tc>
          <w:tcPr>
            <w:tcW w:w="515" w:type="pct"/>
            <w:tcBorders>
              <w:left w:val="single" w:sz="4" w:space="0" w:color="000000"/>
              <w:right w:val="single" w:sz="4" w:space="0" w:color="000000"/>
            </w:tcBorders>
          </w:tcPr>
          <w:p w14:paraId="2790D3F0"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7A1F61C5" w14:textId="77777777" w:rsidR="00514E2E" w:rsidRPr="00F411B2" w:rsidRDefault="00514E2E" w:rsidP="00BB2BCD">
            <w:pPr>
              <w:pStyle w:val="TAL"/>
            </w:pPr>
            <w:r w:rsidRPr="00F411B2">
              <w:t xml:space="preserve">Indicates the time over which each metrics value is calculated. This field splits the session duration into a number of equally sized periods where each period is of the length specified by </w:t>
            </w:r>
            <w:r w:rsidRPr="00F411B2">
              <w:rPr>
                <w:rFonts w:ascii="Courier New" w:hAnsi="Courier New" w:cs="Courier New"/>
              </w:rPr>
              <w:t>measureinterval</w:t>
            </w:r>
            <w:r w:rsidRPr="00F411B2">
              <w:t xml:space="preserve"> field. If the "</w:t>
            </w:r>
            <w:r w:rsidRPr="00F411B2">
              <w:rPr>
                <w:rFonts w:ascii="Courier New" w:hAnsi="Courier New" w:cs="Courier New"/>
              </w:rPr>
              <w:t>measureinterval</w:t>
            </w:r>
            <w:r w:rsidRPr="00F411B2">
              <w:t>" field is not present, the metrics resolution shall cover the period specified by the "</w:t>
            </w:r>
            <w:r w:rsidRPr="00F411B2">
              <w:rPr>
                <w:rFonts w:ascii="Courier New" w:hAnsi="Courier New" w:cs="Courier New"/>
              </w:rPr>
              <w:t>measurerange</w:t>
            </w:r>
            <w:r w:rsidRPr="00F411B2">
              <w:t>" field. If the "</w:t>
            </w:r>
            <w:r w:rsidRPr="00F411B2">
              <w:rPr>
                <w:rFonts w:ascii="Courier New" w:hAnsi="Courier New" w:cs="Courier New"/>
              </w:rPr>
              <w:t>measurerange</w:t>
            </w:r>
            <w:r w:rsidRPr="00F411B2">
              <w:t>" field is not present the metrics measure interval shall be for the whole session duration.</w:t>
            </w:r>
          </w:p>
        </w:tc>
      </w:tr>
      <w:tr w:rsidR="00514E2E" w:rsidRPr="00CC1F51" w14:paraId="423DE43F" w14:textId="77777777" w:rsidTr="00BB2BCD">
        <w:tc>
          <w:tcPr>
            <w:tcW w:w="131" w:type="pct"/>
          </w:tcPr>
          <w:p w14:paraId="3668581B" w14:textId="77777777" w:rsidR="00514E2E" w:rsidRPr="00CC1F51" w:rsidRDefault="00514E2E" w:rsidP="00BB2BCD">
            <w:pPr>
              <w:pStyle w:val="TableCell"/>
              <w:keepNext/>
              <w:rPr>
                <w:b/>
                <w:szCs w:val="18"/>
              </w:rPr>
            </w:pPr>
          </w:p>
        </w:tc>
        <w:tc>
          <w:tcPr>
            <w:tcW w:w="1725" w:type="pct"/>
            <w:tcBorders>
              <w:right w:val="single" w:sz="4" w:space="0" w:color="000000"/>
            </w:tcBorders>
          </w:tcPr>
          <w:p w14:paraId="5C08CD89" w14:textId="77777777" w:rsidR="00514E2E" w:rsidRPr="00F411B2" w:rsidRDefault="00514E2E" w:rsidP="00BB2BCD">
            <w:pPr>
              <w:pStyle w:val="TAL"/>
              <w:rPr>
                <w:rFonts w:ascii="Courier New" w:hAnsi="Courier New" w:cs="Courier New"/>
              </w:rPr>
            </w:pPr>
            <w:r w:rsidRPr="00F411B2">
              <w:rPr>
                <w:rFonts w:ascii="Courier New" w:hAnsi="Courier New" w:cs="Courier New"/>
              </w:rPr>
              <w:t>@measurerange</w:t>
            </w:r>
          </w:p>
        </w:tc>
        <w:tc>
          <w:tcPr>
            <w:tcW w:w="515" w:type="pct"/>
            <w:tcBorders>
              <w:left w:val="single" w:sz="4" w:space="0" w:color="000000"/>
              <w:right w:val="single" w:sz="4" w:space="0" w:color="000000"/>
            </w:tcBorders>
          </w:tcPr>
          <w:p w14:paraId="58C1F6C8"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242533B8" w14:textId="77777777" w:rsidR="00514E2E" w:rsidRPr="00F411B2" w:rsidRDefault="00514E2E" w:rsidP="00BB2BCD">
            <w:pPr>
              <w:pStyle w:val="TAL"/>
            </w:pPr>
            <w:r w:rsidRPr="00F411B2">
              <w:t>Indicates the time range in the stream for which the QoE metrics will be reported. There shall be only one range per measurement specification. If the "</w:t>
            </w:r>
            <w:r w:rsidRPr="00F411B2">
              <w:rPr>
                <w:rFonts w:ascii="Courier New" w:hAnsi="Courier New" w:cs="Courier New"/>
              </w:rPr>
              <w:t>measurerange</w:t>
            </w:r>
            <w:r w:rsidRPr="00F411B2">
              <w:t>" field is not present, the metrics range shall be the whole session duration.</w:t>
            </w:r>
          </w:p>
        </w:tc>
      </w:tr>
      <w:tr w:rsidR="00514E2E" w:rsidRPr="00CC1F51" w14:paraId="7D533B5C" w14:textId="77777777" w:rsidTr="00BB2BCD">
        <w:trPr>
          <w:trHeight w:val="37"/>
        </w:trPr>
        <w:tc>
          <w:tcPr>
            <w:tcW w:w="131" w:type="pct"/>
          </w:tcPr>
          <w:p w14:paraId="5B6A2CE3" w14:textId="77777777" w:rsidR="00514E2E" w:rsidRPr="00CC1F51" w:rsidRDefault="00514E2E" w:rsidP="00BB2BCD">
            <w:pPr>
              <w:pStyle w:val="TableCell"/>
              <w:keepNext/>
              <w:rPr>
                <w:b/>
                <w:szCs w:val="18"/>
              </w:rPr>
            </w:pPr>
          </w:p>
        </w:tc>
        <w:tc>
          <w:tcPr>
            <w:tcW w:w="1725" w:type="pct"/>
            <w:tcBorders>
              <w:right w:val="single" w:sz="4" w:space="0" w:color="000000"/>
            </w:tcBorders>
          </w:tcPr>
          <w:p w14:paraId="1348DECD" w14:textId="77777777" w:rsidR="00514E2E" w:rsidRPr="00F411B2" w:rsidRDefault="00514E2E" w:rsidP="00BB2BCD">
            <w:pPr>
              <w:pStyle w:val="TAL"/>
              <w:rPr>
                <w:rFonts w:ascii="Courier New" w:hAnsi="Courier New" w:cs="Courier New"/>
              </w:rPr>
            </w:pPr>
            <w:r w:rsidRPr="00F411B2">
              <w:rPr>
                <w:rFonts w:ascii="Courier New" w:hAnsi="Courier New" w:cs="Courier New"/>
              </w:rPr>
              <w:t>@syncthreshold</w:t>
            </w:r>
          </w:p>
        </w:tc>
        <w:tc>
          <w:tcPr>
            <w:tcW w:w="515" w:type="pct"/>
            <w:tcBorders>
              <w:left w:val="single" w:sz="4" w:space="0" w:color="000000"/>
              <w:right w:val="single" w:sz="4" w:space="0" w:color="000000"/>
            </w:tcBorders>
          </w:tcPr>
          <w:p w14:paraId="6D982C3F"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01E65B8F" w14:textId="77777777" w:rsidR="00514E2E" w:rsidRPr="00F411B2" w:rsidRDefault="00514E2E" w:rsidP="00BB2BCD">
            <w:pPr>
              <w:pStyle w:val="TAL"/>
            </w:pPr>
            <w:r w:rsidRPr="00F411B2">
              <w:t xml:space="preserve">Indicates the maximum allowed sync loss duration between the playback time of the last played frame of the video stream and the playback time of the last played frame of the speech/audio stream. This parameter is set to control the maximum amount of allowed sync mismatch. </w:t>
            </w:r>
            <w:r w:rsidRPr="00F411B2">
              <w:rPr>
                <w:iCs/>
              </w:rPr>
              <w:t>This parameter is specified in ms. When t</w:t>
            </w:r>
            <w:r w:rsidRPr="00F411B2">
              <w:t>he parameter has not been set, it defaults to 100 ms.</w:t>
            </w:r>
          </w:p>
        </w:tc>
      </w:tr>
      <w:tr w:rsidR="00514E2E" w:rsidRPr="00CC1F51" w14:paraId="426EE699" w14:textId="77777777" w:rsidTr="00BB2BCD">
        <w:tc>
          <w:tcPr>
            <w:tcW w:w="131" w:type="pct"/>
          </w:tcPr>
          <w:p w14:paraId="7D194463" w14:textId="77777777" w:rsidR="00514E2E" w:rsidRPr="00CC1F51" w:rsidRDefault="00514E2E" w:rsidP="00BB2BCD">
            <w:pPr>
              <w:pStyle w:val="TableCell"/>
              <w:keepNext/>
              <w:rPr>
                <w:b/>
                <w:szCs w:val="18"/>
              </w:rPr>
            </w:pPr>
          </w:p>
        </w:tc>
        <w:tc>
          <w:tcPr>
            <w:tcW w:w="1725" w:type="pct"/>
            <w:tcBorders>
              <w:right w:val="single" w:sz="4" w:space="0" w:color="000000"/>
            </w:tcBorders>
          </w:tcPr>
          <w:p w14:paraId="4D618692" w14:textId="77777777" w:rsidR="00514E2E" w:rsidRPr="00F411B2" w:rsidRDefault="00514E2E" w:rsidP="00BB2BCD">
            <w:pPr>
              <w:pStyle w:val="TAL"/>
              <w:rPr>
                <w:rFonts w:ascii="Courier New" w:hAnsi="Courier New" w:cs="Courier New"/>
              </w:rPr>
            </w:pPr>
            <w:r w:rsidRPr="00F411B2">
              <w:rPr>
                <w:rFonts w:ascii="Courier New" w:hAnsi="Courier New" w:cs="Courier New"/>
              </w:rPr>
              <w:t>@jitterthreshold</w:t>
            </w:r>
          </w:p>
        </w:tc>
        <w:tc>
          <w:tcPr>
            <w:tcW w:w="515" w:type="pct"/>
            <w:tcBorders>
              <w:left w:val="single" w:sz="4" w:space="0" w:color="000000"/>
              <w:right w:val="single" w:sz="4" w:space="0" w:color="000000"/>
            </w:tcBorders>
          </w:tcPr>
          <w:p w14:paraId="31746B94"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5A4FCCC1" w14:textId="77777777" w:rsidR="00514E2E" w:rsidRPr="00F411B2" w:rsidRDefault="00514E2E" w:rsidP="00BB2BCD">
            <w:pPr>
              <w:pStyle w:val="TAL"/>
            </w:pPr>
            <w:r w:rsidRPr="00F411B2">
              <w:t xml:space="preserve">Indicates the maximum allowed jitter duration between the actual playback time and the expected playback time. This parameter is set to control the amount of allowed jitter. </w:t>
            </w:r>
            <w:r w:rsidRPr="00F411B2">
              <w:rPr>
                <w:iCs/>
              </w:rPr>
              <w:t>This parameter is specified in ms. When t</w:t>
            </w:r>
            <w:r w:rsidRPr="00F411B2">
              <w:t>he parameter has not been set, it defaults to 100 ms.</w:t>
            </w:r>
          </w:p>
        </w:tc>
      </w:tr>
      <w:tr w:rsidR="00514E2E" w:rsidRPr="00CC1F51" w14:paraId="5C8E8818" w14:textId="77777777" w:rsidTr="00BB2BCD">
        <w:tc>
          <w:tcPr>
            <w:tcW w:w="131" w:type="pct"/>
          </w:tcPr>
          <w:p w14:paraId="3391574C" w14:textId="77777777" w:rsidR="00514E2E" w:rsidRPr="00CC1F51" w:rsidRDefault="00514E2E" w:rsidP="00BB2BCD">
            <w:pPr>
              <w:rPr>
                <w:b/>
                <w:sz w:val="18"/>
              </w:rPr>
            </w:pPr>
          </w:p>
        </w:tc>
        <w:tc>
          <w:tcPr>
            <w:tcW w:w="1725" w:type="pct"/>
            <w:tcBorders>
              <w:right w:val="single" w:sz="4" w:space="0" w:color="000000"/>
            </w:tcBorders>
          </w:tcPr>
          <w:p w14:paraId="69CEBEAC" w14:textId="77777777" w:rsidR="00514E2E" w:rsidRPr="006744CA" w:rsidRDefault="00514E2E" w:rsidP="00BB2BCD">
            <w:pPr>
              <w:rPr>
                <w:rFonts w:ascii="Courier New" w:hAnsi="Courier New" w:cs="Courier New"/>
                <w:b/>
                <w:sz w:val="18"/>
                <w:szCs w:val="18"/>
              </w:rPr>
            </w:pPr>
            <w:r w:rsidRPr="006744CA">
              <w:rPr>
                <w:rFonts w:ascii="Courier New" w:hAnsi="Courier New" w:cs="Courier New"/>
                <w:b/>
                <w:bCs/>
                <w:sz w:val="18"/>
                <w:szCs w:val="18"/>
              </w:rPr>
              <w:t>LocationFilter</w:t>
            </w:r>
          </w:p>
        </w:tc>
        <w:tc>
          <w:tcPr>
            <w:tcW w:w="515" w:type="pct"/>
            <w:tcBorders>
              <w:left w:val="single" w:sz="4" w:space="0" w:color="000000"/>
              <w:right w:val="single" w:sz="4" w:space="0" w:color="000000"/>
            </w:tcBorders>
          </w:tcPr>
          <w:p w14:paraId="3B75B1F0" w14:textId="77777777" w:rsidR="00514E2E" w:rsidRPr="006744CA" w:rsidRDefault="00514E2E" w:rsidP="00BB2BCD">
            <w:pPr>
              <w:pStyle w:val="TAC"/>
              <w:rPr>
                <w:szCs w:val="18"/>
              </w:rPr>
            </w:pPr>
            <w:r w:rsidRPr="006744CA">
              <w:rPr>
                <w:szCs w:val="18"/>
                <w:lang w:eastAsia="zh-CN"/>
              </w:rPr>
              <w:t>0..1</w:t>
            </w:r>
          </w:p>
        </w:tc>
        <w:tc>
          <w:tcPr>
            <w:tcW w:w="2629" w:type="pct"/>
            <w:tcBorders>
              <w:left w:val="single" w:sz="4" w:space="0" w:color="000000"/>
            </w:tcBorders>
          </w:tcPr>
          <w:p w14:paraId="2D381BC8" w14:textId="77777777" w:rsidR="00514E2E" w:rsidRPr="006744CA" w:rsidRDefault="00514E2E" w:rsidP="00BB2BCD">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r w:rsidRPr="003852D7">
              <w:rPr>
                <w:rFonts w:ascii="Courier New" w:eastAsiaTheme="minorHAnsi" w:hAnsi="Courier New" w:cs="Courier New"/>
                <w:b/>
                <w:bCs/>
                <w:szCs w:val="18"/>
                <w:lang w:val="en-US"/>
              </w:rPr>
              <w:t>LocationFilter</w:t>
            </w:r>
            <w:r w:rsidRPr="006744CA">
              <w:rPr>
                <w:szCs w:val="18"/>
              </w:rPr>
              <w:t xml:space="preserve"> element comprises one or more instances of any combination of targeted cell-IDs, polygons and circular areas.</w:t>
            </w:r>
            <w:r>
              <w:rPr>
                <w:szCs w:val="18"/>
              </w:rPr>
              <w:t xml:space="preserve"> </w:t>
            </w:r>
            <w:r w:rsidRPr="006744CA">
              <w:rPr>
                <w:szCs w:val="18"/>
              </w:rPr>
              <w:t xml:space="preserve">Each cell-ID entry in </w:t>
            </w:r>
            <w:r w:rsidRPr="003852D7">
              <w:rPr>
                <w:rFonts w:ascii="Courier New" w:eastAsiaTheme="minorHAnsi" w:hAnsi="Courier New" w:cs="Courier New"/>
                <w:b/>
                <w:bCs/>
                <w:szCs w:val="18"/>
                <w:lang w:val="en-US"/>
              </w:rPr>
              <w:t>LocationFilter</w:t>
            </w:r>
            <w:r w:rsidRPr="006744CA">
              <w:rPr>
                <w:szCs w:val="18"/>
              </w:rPr>
              <w:t xml:space="preserve"> is announced in </w:t>
            </w:r>
            <w:r w:rsidRPr="003852D7">
              <w:rPr>
                <w:rFonts w:ascii="Courier New" w:eastAsiaTheme="minorHAnsi" w:hAnsi="Courier New" w:cs="Courier New"/>
                <w:szCs w:val="18"/>
                <w:lang w:val="en-US"/>
              </w:rPr>
              <w:t>cellList</w:t>
            </w:r>
            <w:r w:rsidRPr="006744CA">
              <w:rPr>
                <w:szCs w:val="18"/>
              </w:rPr>
              <w:t xml:space="preserve">, and each polygon and circular area entry is announced in the </w:t>
            </w:r>
            <w:r w:rsidRPr="003852D7">
              <w:rPr>
                <w:rFonts w:ascii="Courier New" w:eastAsiaTheme="minorHAnsi" w:hAnsi="Courier New" w:cs="Courier New"/>
                <w:szCs w:val="18"/>
                <w:lang w:val="en-US"/>
              </w:rPr>
              <w:t>polygonList</w:t>
            </w:r>
            <w:r w:rsidRPr="006744CA">
              <w:rPr>
                <w:szCs w:val="18"/>
              </w:rPr>
              <w:t xml:space="preserve"> or and </w:t>
            </w:r>
            <w:r w:rsidRPr="003852D7">
              <w:rPr>
                <w:rFonts w:ascii="Courier New" w:eastAsiaTheme="minorHAnsi" w:hAnsi="Courier New" w:cs="Courier New"/>
                <w:szCs w:val="18"/>
                <w:lang w:val="en-US"/>
              </w:rPr>
              <w:t>circularAreaList</w:t>
            </w:r>
            <w:r w:rsidRPr="006744CA">
              <w:rPr>
                <w:szCs w:val="18"/>
              </w:rPr>
              <w:t xml:space="preserve"> elements, respectively.</w:t>
            </w:r>
          </w:p>
        </w:tc>
      </w:tr>
      <w:tr w:rsidR="00514E2E" w:rsidRPr="00CC1F51" w14:paraId="6FE8224B" w14:textId="77777777" w:rsidTr="00BB2BCD">
        <w:tc>
          <w:tcPr>
            <w:tcW w:w="131" w:type="pct"/>
          </w:tcPr>
          <w:p w14:paraId="6307E2A6" w14:textId="77777777" w:rsidR="00514E2E" w:rsidRPr="00CC1F51" w:rsidRDefault="00514E2E" w:rsidP="00BB2BCD">
            <w:pPr>
              <w:rPr>
                <w:b/>
                <w:sz w:val="18"/>
              </w:rPr>
            </w:pPr>
          </w:p>
        </w:tc>
        <w:tc>
          <w:tcPr>
            <w:tcW w:w="1725" w:type="pct"/>
            <w:tcBorders>
              <w:right w:val="single" w:sz="4" w:space="0" w:color="000000"/>
            </w:tcBorders>
          </w:tcPr>
          <w:p w14:paraId="408EE3A7"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Cellist</w:t>
            </w:r>
          </w:p>
        </w:tc>
        <w:tc>
          <w:tcPr>
            <w:tcW w:w="515" w:type="pct"/>
            <w:tcBorders>
              <w:left w:val="single" w:sz="4" w:space="0" w:color="000000"/>
              <w:right w:val="single" w:sz="4" w:space="0" w:color="000000"/>
            </w:tcBorders>
          </w:tcPr>
          <w:p w14:paraId="44C06658"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24230E4B" w14:textId="77777777" w:rsidR="00514E2E" w:rsidRPr="006744CA" w:rsidRDefault="00514E2E" w:rsidP="00BB2BCD">
            <w:pPr>
              <w:pStyle w:val="TAL"/>
              <w:rPr>
                <w:szCs w:val="18"/>
              </w:rPr>
            </w:pPr>
            <w:r w:rsidRPr="006744CA">
              <w:rPr>
                <w:szCs w:val="18"/>
              </w:rPr>
              <w:t>This element specifies a list of cell identified by E-UTRAN-CGI or CGI.</w:t>
            </w:r>
          </w:p>
        </w:tc>
      </w:tr>
      <w:tr w:rsidR="00514E2E" w:rsidRPr="00CC1F51" w14:paraId="0070D841" w14:textId="77777777" w:rsidTr="00BB2BCD">
        <w:tc>
          <w:tcPr>
            <w:tcW w:w="131" w:type="pct"/>
          </w:tcPr>
          <w:p w14:paraId="3778894A" w14:textId="77777777" w:rsidR="00514E2E" w:rsidRPr="00CC1F51" w:rsidRDefault="00514E2E" w:rsidP="00BB2BCD">
            <w:pPr>
              <w:rPr>
                <w:b/>
                <w:sz w:val="18"/>
              </w:rPr>
            </w:pPr>
          </w:p>
        </w:tc>
        <w:tc>
          <w:tcPr>
            <w:tcW w:w="1725" w:type="pct"/>
            <w:tcBorders>
              <w:right w:val="single" w:sz="4" w:space="0" w:color="000000"/>
            </w:tcBorders>
          </w:tcPr>
          <w:p w14:paraId="2637A10B"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3F29EF93" w14:textId="77777777" w:rsidR="00514E2E" w:rsidRPr="006744CA" w:rsidRDefault="00514E2E" w:rsidP="00BB2BCD">
            <w:pPr>
              <w:pStyle w:val="TAC"/>
              <w:rPr>
                <w:szCs w:val="18"/>
              </w:rPr>
            </w:pPr>
          </w:p>
        </w:tc>
        <w:tc>
          <w:tcPr>
            <w:tcW w:w="2629" w:type="pct"/>
            <w:tcBorders>
              <w:left w:val="single" w:sz="4" w:space="0" w:color="000000"/>
            </w:tcBorders>
          </w:tcPr>
          <w:p w14:paraId="46D8A64E" w14:textId="77777777" w:rsidR="00514E2E" w:rsidRPr="006744CA" w:rsidRDefault="00514E2E" w:rsidP="00BB2BCD">
            <w:pPr>
              <w:pStyle w:val="TAL"/>
              <w:rPr>
                <w:szCs w:val="18"/>
              </w:rPr>
            </w:pPr>
            <w:r w:rsidRPr="006744CA">
              <w:rPr>
                <w:szCs w:val="18"/>
              </w:rPr>
              <w:t xml:space="preserve">Geographic area comprising one or more instances of </w:t>
            </w:r>
            <w:r w:rsidRPr="003852D7">
              <w:rPr>
                <w:rFonts w:ascii="Courier New" w:eastAsiaTheme="minorHAnsi" w:hAnsi="Courier New" w:cs="Courier New"/>
                <w:szCs w:val="18"/>
                <w:lang w:val="en-US"/>
              </w:rPr>
              <w:t>polygonList</w:t>
            </w:r>
            <w:r w:rsidRPr="006744CA">
              <w:rPr>
                <w:szCs w:val="18"/>
              </w:rPr>
              <w:t xml:space="preserve"> and/or </w:t>
            </w:r>
            <w:r w:rsidRPr="003852D7">
              <w:rPr>
                <w:rFonts w:ascii="Courier New" w:eastAsiaTheme="minorHAnsi" w:hAnsi="Courier New" w:cs="Courier New"/>
                <w:szCs w:val="18"/>
                <w:lang w:val="en-US"/>
              </w:rPr>
              <w:t>circularAreaList</w:t>
            </w:r>
            <w:r w:rsidRPr="006744CA">
              <w:rPr>
                <w:szCs w:val="18"/>
              </w:rPr>
              <w:t xml:space="preserve"> elements.</w:t>
            </w:r>
          </w:p>
        </w:tc>
      </w:tr>
      <w:tr w:rsidR="00514E2E" w:rsidRPr="00CC1F51" w14:paraId="60E5AB2E" w14:textId="77777777" w:rsidTr="00BB2BCD">
        <w:tc>
          <w:tcPr>
            <w:tcW w:w="131" w:type="pct"/>
          </w:tcPr>
          <w:p w14:paraId="0424E7E5" w14:textId="77777777" w:rsidR="00514E2E" w:rsidRPr="00CC1F51" w:rsidRDefault="00514E2E" w:rsidP="00BB2BCD">
            <w:pPr>
              <w:rPr>
                <w:b/>
                <w:sz w:val="18"/>
              </w:rPr>
            </w:pPr>
          </w:p>
        </w:tc>
        <w:tc>
          <w:tcPr>
            <w:tcW w:w="1725" w:type="pct"/>
            <w:tcBorders>
              <w:right w:val="single" w:sz="4" w:space="0" w:color="000000"/>
            </w:tcBorders>
          </w:tcPr>
          <w:p w14:paraId="16E0EB1A"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polygonList</w:t>
            </w:r>
          </w:p>
        </w:tc>
        <w:tc>
          <w:tcPr>
            <w:tcW w:w="515" w:type="pct"/>
            <w:tcBorders>
              <w:left w:val="single" w:sz="4" w:space="0" w:color="000000"/>
              <w:right w:val="single" w:sz="4" w:space="0" w:color="000000"/>
            </w:tcBorders>
          </w:tcPr>
          <w:p w14:paraId="4DA7F82E"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3FE8CBF7" w14:textId="77777777" w:rsidR="00514E2E" w:rsidRPr="006744CA" w:rsidRDefault="00514E2E" w:rsidP="00BB2BCD">
            <w:pPr>
              <w:pStyle w:val="TAL"/>
              <w:rPr>
                <w:szCs w:val="18"/>
              </w:rPr>
            </w:pPr>
            <w:r w:rsidRPr="006744CA">
              <w:rPr>
                <w:szCs w:val="18"/>
              </w:rPr>
              <w:t>This element, when present, comprises a list of ‘Polygon’ shapes as defined by OMA MLP.</w:t>
            </w:r>
          </w:p>
        </w:tc>
      </w:tr>
      <w:tr w:rsidR="00514E2E" w:rsidRPr="00CC1F51" w14:paraId="540A16EC" w14:textId="77777777" w:rsidTr="00BB2BCD">
        <w:tc>
          <w:tcPr>
            <w:tcW w:w="131" w:type="pct"/>
          </w:tcPr>
          <w:p w14:paraId="65E4E57E" w14:textId="77777777" w:rsidR="00514E2E" w:rsidRPr="00CC1F51" w:rsidRDefault="00514E2E" w:rsidP="00BB2BCD">
            <w:pPr>
              <w:rPr>
                <w:b/>
                <w:sz w:val="18"/>
              </w:rPr>
            </w:pPr>
          </w:p>
        </w:tc>
        <w:tc>
          <w:tcPr>
            <w:tcW w:w="1725" w:type="pct"/>
            <w:tcBorders>
              <w:right w:val="single" w:sz="4" w:space="0" w:color="000000"/>
            </w:tcBorders>
          </w:tcPr>
          <w:p w14:paraId="1944EE30"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047271FF" w14:textId="77777777" w:rsidR="00514E2E" w:rsidRPr="006744CA" w:rsidRDefault="00514E2E" w:rsidP="00BB2BCD">
            <w:pPr>
              <w:pStyle w:val="TAC"/>
              <w:rPr>
                <w:szCs w:val="18"/>
              </w:rPr>
            </w:pPr>
            <w:r w:rsidRPr="006744CA">
              <w:rPr>
                <w:szCs w:val="18"/>
                <w:lang w:eastAsia="zh-CN"/>
              </w:rPr>
              <w:t>O</w:t>
            </w:r>
          </w:p>
        </w:tc>
        <w:tc>
          <w:tcPr>
            <w:tcW w:w="2629" w:type="pct"/>
            <w:tcBorders>
              <w:left w:val="single" w:sz="4" w:space="0" w:color="000000"/>
            </w:tcBorders>
          </w:tcPr>
          <w:p w14:paraId="358BECD9" w14:textId="77777777" w:rsidR="00514E2E" w:rsidRPr="006744CA" w:rsidRDefault="00514E2E" w:rsidP="00BB2BCD">
            <w:pPr>
              <w:pStyle w:val="TAL"/>
              <w:rPr>
                <w:szCs w:val="18"/>
              </w:rPr>
            </w:pPr>
            <w:r w:rsidRPr="006744CA">
              <w:rPr>
                <w:szCs w:val="18"/>
              </w:rPr>
              <w:t xml:space="preserve">This attribute indicates the probability in percent that the </w:t>
            </w:r>
            <w:r>
              <w:rPr>
                <w:szCs w:val="18"/>
              </w:rPr>
              <w:t>5G-RTC</w:t>
            </w:r>
            <w:r w:rsidRPr="006744CA">
              <w:rPr>
                <w:szCs w:val="18"/>
              </w:rPr>
              <w:t xml:space="preserve"> client is located in the corresponding polygon area. It is defined as ‘</w:t>
            </w:r>
            <w:r w:rsidRPr="00FD7B98">
              <w:rPr>
                <w:rFonts w:ascii="Courier New" w:eastAsiaTheme="minorHAnsi" w:hAnsi="Courier New" w:cs="Courier New"/>
                <w:szCs w:val="18"/>
                <w:lang w:val="en-US"/>
              </w:rPr>
              <w:t>lev_conf’</w:t>
            </w:r>
            <w:r w:rsidRPr="006744CA">
              <w:rPr>
                <w:szCs w:val="18"/>
              </w:rPr>
              <w:t xml:space="preserve"> by OMA MLP. If not present, it has default value of 60.</w:t>
            </w:r>
          </w:p>
        </w:tc>
      </w:tr>
      <w:tr w:rsidR="00514E2E" w:rsidRPr="00CC1F51" w14:paraId="3F3BF28E" w14:textId="77777777" w:rsidTr="00BB2BCD">
        <w:tc>
          <w:tcPr>
            <w:tcW w:w="131" w:type="pct"/>
          </w:tcPr>
          <w:p w14:paraId="221E50A0" w14:textId="77777777" w:rsidR="00514E2E" w:rsidRPr="00CC1F51" w:rsidRDefault="00514E2E" w:rsidP="00BB2BCD">
            <w:pPr>
              <w:rPr>
                <w:b/>
                <w:sz w:val="18"/>
              </w:rPr>
            </w:pPr>
          </w:p>
        </w:tc>
        <w:tc>
          <w:tcPr>
            <w:tcW w:w="1725" w:type="pct"/>
            <w:tcBorders>
              <w:right w:val="single" w:sz="4" w:space="0" w:color="000000"/>
            </w:tcBorders>
          </w:tcPr>
          <w:p w14:paraId="0007CB64"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circularAreaList</w:t>
            </w:r>
          </w:p>
        </w:tc>
        <w:tc>
          <w:tcPr>
            <w:tcW w:w="515" w:type="pct"/>
            <w:tcBorders>
              <w:left w:val="single" w:sz="4" w:space="0" w:color="000000"/>
              <w:right w:val="single" w:sz="4" w:space="0" w:color="000000"/>
            </w:tcBorders>
          </w:tcPr>
          <w:p w14:paraId="461276D2"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4D6538AC" w14:textId="77777777" w:rsidR="00514E2E" w:rsidRPr="006744CA" w:rsidRDefault="00514E2E" w:rsidP="00BB2BCD">
            <w:pPr>
              <w:pStyle w:val="TAL"/>
              <w:rPr>
                <w:szCs w:val="18"/>
              </w:rPr>
            </w:pPr>
            <w:r w:rsidRPr="006744CA">
              <w:rPr>
                <w:szCs w:val="18"/>
              </w:rPr>
              <w:t>This element, when present, comprises a list of ‘</w:t>
            </w:r>
            <w:r w:rsidRPr="00FD7B98">
              <w:rPr>
                <w:rFonts w:ascii="Courier New" w:eastAsiaTheme="minorHAnsi" w:hAnsi="Courier New" w:cs="Courier New"/>
                <w:szCs w:val="18"/>
                <w:lang w:val="en-US"/>
              </w:rPr>
              <w:t>CircularArea</w:t>
            </w:r>
            <w:r w:rsidRPr="006744CA">
              <w:rPr>
                <w:szCs w:val="18"/>
              </w:rPr>
              <w:t>’ shapes as defined by OMA MLP.</w:t>
            </w:r>
          </w:p>
        </w:tc>
      </w:tr>
      <w:tr w:rsidR="00514E2E" w:rsidRPr="00CC1F51" w14:paraId="06E88DFF" w14:textId="77777777" w:rsidTr="00BB2BCD">
        <w:tc>
          <w:tcPr>
            <w:tcW w:w="131" w:type="pct"/>
          </w:tcPr>
          <w:p w14:paraId="79D503C7" w14:textId="77777777" w:rsidR="00514E2E" w:rsidRPr="00CC1F51" w:rsidRDefault="00514E2E" w:rsidP="00BB2BCD">
            <w:pPr>
              <w:rPr>
                <w:b/>
                <w:sz w:val="18"/>
              </w:rPr>
            </w:pPr>
          </w:p>
        </w:tc>
        <w:tc>
          <w:tcPr>
            <w:tcW w:w="1725" w:type="pct"/>
            <w:tcBorders>
              <w:right w:val="single" w:sz="4" w:space="0" w:color="000000"/>
            </w:tcBorders>
          </w:tcPr>
          <w:p w14:paraId="7BFEF375"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ECECD9B" w14:textId="77777777" w:rsidR="00514E2E" w:rsidRPr="006744CA" w:rsidRDefault="00514E2E" w:rsidP="00BB2BCD">
            <w:pPr>
              <w:pStyle w:val="TAC"/>
              <w:rPr>
                <w:szCs w:val="18"/>
              </w:rPr>
            </w:pPr>
            <w:r w:rsidRPr="006744CA">
              <w:rPr>
                <w:szCs w:val="18"/>
                <w:lang w:eastAsia="zh-CN"/>
              </w:rPr>
              <w:t>O</w:t>
            </w:r>
          </w:p>
        </w:tc>
        <w:tc>
          <w:tcPr>
            <w:tcW w:w="2629" w:type="pct"/>
            <w:tcBorders>
              <w:left w:val="single" w:sz="4" w:space="0" w:color="000000"/>
            </w:tcBorders>
          </w:tcPr>
          <w:p w14:paraId="5EB2A81F" w14:textId="77777777" w:rsidR="00514E2E" w:rsidRPr="006744CA" w:rsidRDefault="00514E2E" w:rsidP="00BB2BCD">
            <w:pPr>
              <w:pStyle w:val="TAL"/>
              <w:rPr>
                <w:szCs w:val="18"/>
              </w:rPr>
            </w:pPr>
            <w:r w:rsidRPr="006744CA">
              <w:rPr>
                <w:szCs w:val="18"/>
              </w:rPr>
              <w:t xml:space="preserve">This attribute indicates the probability in percent that the </w:t>
            </w:r>
            <w:r>
              <w:rPr>
                <w:szCs w:val="18"/>
              </w:rPr>
              <w:t>5G-RTC</w:t>
            </w:r>
            <w:r w:rsidRPr="006744CA">
              <w:rPr>
                <w:szCs w:val="18"/>
              </w:rPr>
              <w:t xml:space="preserve"> client is located in the corresponding circular area. It is defined as ‘</w:t>
            </w:r>
            <w:r w:rsidRPr="00FD7B98">
              <w:rPr>
                <w:rFonts w:ascii="Courier New" w:eastAsiaTheme="minorHAnsi" w:hAnsi="Courier New" w:cs="Courier New"/>
                <w:szCs w:val="18"/>
                <w:lang w:val="en-US"/>
              </w:rPr>
              <w:t>lev_conf</w:t>
            </w:r>
            <w:r w:rsidRPr="006744CA">
              <w:rPr>
                <w:szCs w:val="18"/>
              </w:rPr>
              <w:t>’ by OMA MLP. If not present, it has default value of 60.</w:t>
            </w:r>
          </w:p>
        </w:tc>
      </w:tr>
      <w:tr w:rsidR="00514E2E" w14:paraId="78442B77" w14:textId="77777777" w:rsidTr="00BB2BCD">
        <w:tc>
          <w:tcPr>
            <w:tcW w:w="131" w:type="pct"/>
            <w:tcBorders>
              <w:top w:val="single" w:sz="4" w:space="0" w:color="000000"/>
              <w:left w:val="single" w:sz="4" w:space="0" w:color="000000"/>
              <w:bottom w:val="single" w:sz="4" w:space="0" w:color="000000"/>
              <w:right w:val="nil"/>
            </w:tcBorders>
          </w:tcPr>
          <w:p w14:paraId="229C3639" w14:textId="77777777" w:rsidR="00514E2E" w:rsidRPr="00155B97" w:rsidRDefault="00514E2E" w:rsidP="00BB2BCD">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5DD8E03A" w14:textId="77777777" w:rsidR="00514E2E" w:rsidRPr="00155B97" w:rsidRDefault="00514E2E" w:rsidP="00BB2BCD">
            <w:pPr>
              <w:rPr>
                <w:rFonts w:ascii="Courier New" w:hAnsi="Courier New" w:cs="Courier New"/>
                <w:b/>
                <w:sz w:val="18"/>
                <w:szCs w:val="18"/>
                <w:lang w:eastAsia="zh-CN"/>
              </w:rPr>
            </w:pPr>
            <w:r w:rsidRPr="00155B97">
              <w:rPr>
                <w:rFonts w:ascii="Courier New" w:hAnsi="Courier New" w:cs="Courier New"/>
                <w:b/>
                <w:sz w:val="18"/>
                <w:szCs w:val="18"/>
                <w:lang w:eastAsia="zh-CN"/>
              </w:rPr>
              <w:t>SliceScope</w:t>
            </w:r>
          </w:p>
        </w:tc>
        <w:tc>
          <w:tcPr>
            <w:tcW w:w="515" w:type="pct"/>
            <w:tcBorders>
              <w:top w:val="single" w:sz="4" w:space="0" w:color="000000"/>
              <w:left w:val="single" w:sz="4" w:space="0" w:color="000000"/>
              <w:bottom w:val="single" w:sz="4" w:space="0" w:color="000000"/>
              <w:right w:val="single" w:sz="4" w:space="0" w:color="000000"/>
            </w:tcBorders>
          </w:tcPr>
          <w:p w14:paraId="641F01C3" w14:textId="77777777" w:rsidR="00514E2E" w:rsidRDefault="00514E2E" w:rsidP="00BB2BCD">
            <w:pPr>
              <w:pStyle w:val="TAC"/>
              <w:rPr>
                <w:szCs w:val="18"/>
                <w:lang w:eastAsia="zh-CN"/>
              </w:rPr>
            </w:pPr>
            <w:r>
              <w:rPr>
                <w:rFonts w:hint="eastAsia"/>
                <w:szCs w:val="18"/>
                <w:lang w:eastAsia="zh-CN"/>
              </w:rPr>
              <w:t>0</w:t>
            </w:r>
            <w:r>
              <w:rPr>
                <w:szCs w:val="18"/>
                <w:lang w:eastAsia="zh-CN"/>
              </w:rPr>
              <w:t>..1</w:t>
            </w:r>
          </w:p>
        </w:tc>
        <w:tc>
          <w:tcPr>
            <w:tcW w:w="2629" w:type="pct"/>
            <w:tcBorders>
              <w:top w:val="single" w:sz="4" w:space="0" w:color="000000"/>
              <w:left w:val="single" w:sz="4" w:space="0" w:color="000000"/>
              <w:bottom w:val="single" w:sz="4" w:space="0" w:color="000000"/>
              <w:right w:val="single" w:sz="4" w:space="0" w:color="000000"/>
            </w:tcBorders>
          </w:tcPr>
          <w:p w14:paraId="149376E0" w14:textId="77777777" w:rsidR="00514E2E" w:rsidRDefault="00514E2E" w:rsidP="00BB2BCD">
            <w:pPr>
              <w:pStyle w:val="TAL"/>
              <w:rPr>
                <w:szCs w:val="18"/>
              </w:rPr>
            </w:pPr>
            <w:r w:rsidRPr="00C316B2">
              <w:rPr>
                <w:szCs w:val="18"/>
              </w:rPr>
              <w:t xml:space="preserve">When present, this element indicates </w:t>
            </w:r>
            <w:r>
              <w:rPr>
                <w:szCs w:val="18"/>
              </w:rPr>
              <w:t>a list of</w:t>
            </w:r>
            <w:r w:rsidRPr="00C316B2">
              <w:rPr>
                <w:szCs w:val="18"/>
              </w:rPr>
              <w:t xml:space="preserve"> network slices in which the </w:t>
            </w:r>
            <w:r>
              <w:rPr>
                <w:szCs w:val="18"/>
              </w:rPr>
              <w:t>QoE</w:t>
            </w:r>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r w:rsidRPr="00FD7B98">
              <w:rPr>
                <w:rFonts w:ascii="Courier New" w:eastAsiaTheme="minorHAnsi" w:hAnsi="Courier New" w:cs="Courier New"/>
                <w:szCs w:val="18"/>
                <w:lang w:val="en-US"/>
              </w:rPr>
              <w:t>SliceScope</w:t>
            </w:r>
            <w:r w:rsidRPr="00C316B2">
              <w:rPr>
                <w:szCs w:val="18"/>
              </w:rPr>
              <w:t xml:space="preserve"> is a list of S-NSSAI</w:t>
            </w:r>
            <w:r>
              <w:rPr>
                <w:szCs w:val="18"/>
              </w:rPr>
              <w:t>s</w:t>
            </w:r>
            <w:r w:rsidRPr="00C316B2">
              <w:rPr>
                <w:szCs w:val="18"/>
              </w:rPr>
              <w:t>.</w:t>
            </w:r>
          </w:p>
        </w:tc>
      </w:tr>
      <w:tr w:rsidR="00514E2E" w:rsidRPr="00CC1F51" w14:paraId="5170AF45" w14:textId="77777777" w:rsidTr="00BB2BCD">
        <w:tc>
          <w:tcPr>
            <w:tcW w:w="5000" w:type="pct"/>
            <w:gridSpan w:val="4"/>
          </w:tcPr>
          <w:p w14:paraId="6A4467FE" w14:textId="77777777" w:rsidR="00514E2E" w:rsidRPr="00CC1F51" w:rsidRDefault="00514E2E" w:rsidP="00BB2BCD">
            <w:pPr>
              <w:pStyle w:val="TH"/>
              <w:spacing w:before="0" w:after="0"/>
              <w:jc w:val="left"/>
              <w:rPr>
                <w:sz w:val="18"/>
                <w:szCs w:val="18"/>
              </w:rPr>
            </w:pPr>
            <w:r w:rsidRPr="00CC1F51">
              <w:rPr>
                <w:sz w:val="18"/>
                <w:szCs w:val="18"/>
              </w:rPr>
              <w:t>Legend:</w:t>
            </w:r>
          </w:p>
          <w:p w14:paraId="5D566D8A" w14:textId="77777777" w:rsidR="00514E2E" w:rsidRPr="00CC1F51" w:rsidRDefault="00514E2E" w:rsidP="00BB2BCD">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57B5210C" w14:textId="77777777" w:rsidR="00514E2E" w:rsidRPr="00CC1F51" w:rsidRDefault="00514E2E" w:rsidP="00BB2BCD">
            <w:pPr>
              <w:pStyle w:val="TH"/>
              <w:spacing w:before="0" w:after="0"/>
              <w:ind w:left="360"/>
              <w:jc w:val="left"/>
              <w:rPr>
                <w:b w:val="0"/>
                <w:sz w:val="18"/>
                <w:szCs w:val="18"/>
              </w:rPr>
            </w:pPr>
            <w:r w:rsidRPr="00CC1F51">
              <w:rPr>
                <w:b w:val="0"/>
                <w:sz w:val="18"/>
                <w:szCs w:val="18"/>
              </w:rPr>
              <w:t>For elements: &lt;minOccurs&gt;…&lt;maxOccurs&gt; (N=unbounded)</w:t>
            </w:r>
          </w:p>
          <w:p w14:paraId="5AC1A200" w14:textId="77777777" w:rsidR="00514E2E" w:rsidRPr="00CC1F51" w:rsidRDefault="00514E2E" w:rsidP="00BB2BCD">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p w14:paraId="6B00B8AA" w14:textId="77777777" w:rsidR="00514E2E" w:rsidRPr="00CC1F51" w:rsidRDefault="00514E2E" w:rsidP="00514E2E">
      <w:pPr>
        <w:pStyle w:val="FP"/>
      </w:pPr>
    </w:p>
    <w:bookmarkEnd w:id="149"/>
    <w:p w14:paraId="15B9405B" w14:textId="04817369" w:rsidR="00514E2E" w:rsidRPr="00CC1F51" w:rsidRDefault="00514E2E" w:rsidP="00514E2E">
      <w:pPr>
        <w:pStyle w:val="TH"/>
      </w:pPr>
      <w:r w:rsidRPr="00CC1F51">
        <w:t>Table </w:t>
      </w:r>
      <w:r>
        <w:t>6.7-2</w:t>
      </w:r>
      <w:r w:rsidRPr="00CC1F51">
        <w:t>: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514E2E" w:rsidRPr="00CC1F51" w14:paraId="60672A6E" w14:textId="77777777" w:rsidTr="00BB2BCD">
        <w:tc>
          <w:tcPr>
            <w:tcW w:w="9747" w:type="dxa"/>
            <w:shd w:val="clear" w:color="auto" w:fill="E6E6E6"/>
          </w:tcPr>
          <w:p w14:paraId="7EE69A6D" w14:textId="77777777" w:rsidR="00514E2E" w:rsidRDefault="00514E2E" w:rsidP="00BB2BCD">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Pr>
                <w:lang w:eastAsia="de-DE"/>
              </w:rPr>
              <w:t>1</w:t>
            </w:r>
            <w:r w:rsidRPr="00CC1F51">
              <w:rPr>
                <w:lang w:eastAsia="de-DE"/>
              </w:rPr>
              <w:t>"</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Pr>
                <w:lang w:eastAsia="de-DE"/>
              </w:rPr>
              <w:t>1</w:t>
            </w:r>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Pr>
                <w:color w:val="000000"/>
                <w:lang w:eastAsia="de-DE"/>
              </w:rPr>
              <w:t>5G RTC</w:t>
            </w:r>
            <w:r w:rsidRPr="00CC1F51">
              <w:rPr>
                <w:color w:val="000000"/>
                <w:lang w:eastAsia="de-DE"/>
              </w:rPr>
              <w:t xml:space="preserve">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w:t>
            </w:r>
            <w:r>
              <w:rPr>
                <w:color w:val="000000"/>
                <w:lang w:eastAsia="de-DE"/>
              </w:rPr>
              <w:t>5G RTC</w:t>
            </w:r>
            <w:r w:rsidRPr="00CC1F51">
              <w:rPr>
                <w:color w:val="000000"/>
                <w:lang w:eastAsia="de-DE"/>
              </w:rPr>
              <w:t>.</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6FBF50B7" w14:textId="77777777" w:rsidR="00514E2E" w:rsidRDefault="00514E2E" w:rsidP="00BB2BCD">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198865E8" w14:textId="77777777" w:rsidR="00514E2E" w:rsidRDefault="00514E2E" w:rsidP="00BB2BCD">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20BA3EA3" w14:textId="77777777" w:rsidR="00514E2E" w:rsidRDefault="00514E2E" w:rsidP="00BB2BCD">
            <w:pPr>
              <w:pStyle w:val="PL"/>
              <w:rPr>
                <w:color w:val="0000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w:t>
            </w:r>
            <w:r>
              <w:rPr>
                <w:lang w:eastAsia="de-DE"/>
              </w:rPr>
              <w:t>p</w:t>
            </w:r>
            <w:r w:rsidRPr="00CC1F51">
              <w:rPr>
                <w:lang w:eastAsia="de-DE"/>
              </w:rPr>
              <w:t>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s</w:t>
            </w:r>
            <w:r w:rsidRPr="00CC1F51">
              <w:rPr>
                <w:lang w:eastAsia="de-DE"/>
              </w:rPr>
              <w:t>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i</w:t>
            </w:r>
            <w:r w:rsidRPr="00CC1F51">
              <w:rPr>
                <w:lang w:eastAsia="de-DE"/>
              </w:rPr>
              <w:t>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401C663" w14:textId="77777777" w:rsidR="00514E2E" w:rsidRPr="00EF079A" w:rsidRDefault="00514E2E" w:rsidP="00BB2BCD">
            <w:pPr>
              <w:pStyle w:val="PL"/>
              <w:rPr>
                <w:color w:val="000096"/>
                <w:lang w:eastAsia="de-DE"/>
              </w:rPr>
            </w:pPr>
            <w:r w:rsidRPr="00CC1F51">
              <w:rPr>
                <w:color w:val="000000"/>
                <w:lang w:eastAsia="de-DE"/>
              </w:rP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"measureinterval"</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"measurerange"</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p>
          <w:p w14:paraId="73248F44" w14:textId="77777777" w:rsidR="00514E2E" w:rsidRDefault="00514E2E" w:rsidP="00BB2BCD">
            <w:pPr>
              <w:pStyle w:val="PL"/>
              <w:rPr>
                <w:color w:val="003296"/>
                <w:lang w:eastAsia="de-DE"/>
              </w:rPr>
            </w:pPr>
            <w:r w:rsidRPr="00EF079A">
              <w:rPr>
                <w:color w:val="000000"/>
                <w:lang w:eastAsia="de-DE"/>
              </w:rP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w:t>
            </w:r>
            <w:r w:rsidRPr="00EF079A">
              <w:rPr>
                <w:rFonts w:cs="Courier New"/>
              </w:rPr>
              <w:t>syncthreshold</w:t>
            </w:r>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"jitter</w:t>
            </w:r>
            <w:r w:rsidRPr="00EF079A">
              <w:rPr>
                <w:rFonts w:cs="Courier New"/>
              </w:rPr>
              <w:t>threshold</w:t>
            </w:r>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5C991298" w14:textId="77777777" w:rsidR="00514E2E" w:rsidRDefault="00514E2E" w:rsidP="00BB2BCD">
            <w:pPr>
              <w:pStyle w:val="PL"/>
              <w:rPr>
                <w:color w:val="003296"/>
                <w:lang w:eastAsia="de-DE"/>
              </w:rPr>
            </w:pPr>
          </w:p>
          <w:p w14:paraId="776B4AD3" w14:textId="77777777" w:rsidR="00514E2E" w:rsidRDefault="00514E2E" w:rsidP="00BB2BCD">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6A227949"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4793D071" w14:textId="77777777" w:rsidR="00514E2E" w:rsidRDefault="00514E2E" w:rsidP="00BB2BCD">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0CB0609C" w14:textId="77777777" w:rsidR="00514E2E" w:rsidRDefault="00514E2E" w:rsidP="00BB2BCD">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577072D" w14:textId="77777777" w:rsidR="00514E2E" w:rsidRDefault="00514E2E" w:rsidP="00BB2BCD">
            <w:pPr>
              <w:pStyle w:val="PL"/>
              <w:rPr>
                <w:color w:val="003296"/>
              </w:rPr>
            </w:pPr>
            <w:r w:rsidRPr="00651DD0">
              <w:rPr>
                <w:color w:val="000000"/>
              </w:rPr>
              <w:t xml:space="preserve">    </w:t>
            </w:r>
            <w:r w:rsidRPr="00651DD0">
              <w:rPr>
                <w:color w:val="003296"/>
              </w:rPr>
              <w:t>&lt;/xs:complexType&gt;</w:t>
            </w:r>
          </w:p>
          <w:p w14:paraId="225B46A1" w14:textId="77777777" w:rsidR="00514E2E" w:rsidRDefault="00514E2E" w:rsidP="00BB2BCD">
            <w:pPr>
              <w:pStyle w:val="PL"/>
              <w:rPr>
                <w:color w:val="000096"/>
                <w:lang w:eastAsia="de-DE"/>
              </w:rPr>
            </w:pPr>
          </w:p>
          <w:p w14:paraId="22B15CF1" w14:textId="77777777" w:rsidR="00514E2E" w:rsidRDefault="00514E2E" w:rsidP="00BB2BCD">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094743D9"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w:t>
            </w:r>
            <w:r w:rsidRPr="00651DD0">
              <w:rPr>
                <w:color w:val="F5844C"/>
              </w:rPr>
              <w:lastRenderedPageBreak/>
              <w:t>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0E029B73" w14:textId="77777777" w:rsidR="00514E2E" w:rsidRDefault="00514E2E" w:rsidP="00BB2BCD">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512466C" w14:textId="77777777" w:rsidR="00514E2E" w:rsidRDefault="00514E2E" w:rsidP="00BB2BCD">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7924672F" w14:textId="77777777" w:rsidR="00514E2E" w:rsidRDefault="00514E2E" w:rsidP="00BB2BCD">
            <w:pPr>
              <w:pStyle w:val="PL"/>
              <w:rPr>
                <w:color w:val="000096"/>
                <w:lang w:eastAsia="de-DE"/>
              </w:rPr>
            </w:pPr>
          </w:p>
          <w:p w14:paraId="049780FF" w14:textId="77777777" w:rsidR="00514E2E" w:rsidRDefault="00514E2E" w:rsidP="00BB2BCD">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433C611F" w14:textId="77777777" w:rsidR="00514E2E" w:rsidRDefault="00514E2E" w:rsidP="00BB2BCD">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7E66BBB9" w14:textId="77777777" w:rsidR="00514E2E" w:rsidRDefault="00514E2E" w:rsidP="00BB2BCD">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463CA3C4" w14:textId="77777777" w:rsidR="00514E2E" w:rsidRDefault="00514E2E" w:rsidP="00BB2BCD">
            <w:pPr>
              <w:pStyle w:val="PL"/>
              <w:rPr>
                <w:color w:val="003296"/>
              </w:rPr>
            </w:pPr>
            <w:r w:rsidRPr="00CC1F51">
              <w:rPr>
                <w:color w:val="000000"/>
              </w:rPr>
              <w:t xml:space="preserve">        </w:t>
            </w:r>
            <w:r w:rsidRPr="00CC1F51">
              <w:rPr>
                <w:color w:val="003296"/>
              </w:rPr>
              <w:t>&lt;xs:sequence&gt;</w:t>
            </w:r>
          </w:p>
          <w:p w14:paraId="1F635DE9"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421686F7" w14:textId="77777777" w:rsidR="00514E2E" w:rsidRDefault="00514E2E" w:rsidP="00BB2BCD">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75448AF8" w14:textId="77777777" w:rsidR="00514E2E" w:rsidRDefault="00514E2E" w:rsidP="00BB2BCD">
            <w:pPr>
              <w:pStyle w:val="PL"/>
              <w:rPr>
                <w:color w:val="000096"/>
              </w:rPr>
            </w:pPr>
            <w:r w:rsidRPr="00CC1F51">
              <w:rPr>
                <w:color w:val="000000"/>
              </w:rPr>
              <w:t xml:space="preserve">        </w:t>
            </w:r>
            <w:r w:rsidRPr="00CC1F51">
              <w:rPr>
                <w:color w:val="003296"/>
              </w:rPr>
              <w:t>&lt;/xs:sequence&gt;</w:t>
            </w:r>
          </w:p>
          <w:p w14:paraId="619432BE" w14:textId="77777777" w:rsidR="00514E2E" w:rsidRDefault="00514E2E" w:rsidP="00BB2BCD">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0D6B9D89" w14:textId="77777777" w:rsidR="00514E2E" w:rsidRDefault="00514E2E" w:rsidP="00BB2BCD">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4874391" w14:textId="77777777" w:rsidR="00514E2E" w:rsidRDefault="00514E2E" w:rsidP="00BB2BCD">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43817BA" w14:textId="77777777" w:rsidR="00514E2E" w:rsidRDefault="00514E2E" w:rsidP="00BB2BCD">
            <w:pPr>
              <w:pStyle w:val="PL"/>
              <w:rPr>
                <w:color w:val="000000"/>
              </w:rPr>
            </w:pPr>
          </w:p>
          <w:p w14:paraId="76F2EC65" w14:textId="77777777" w:rsidR="00514E2E" w:rsidRDefault="00514E2E" w:rsidP="00BB2BCD">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6063D6E0" w14:textId="77777777" w:rsidR="00514E2E" w:rsidRDefault="00514E2E" w:rsidP="00BB2BCD">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713736B3" w14:textId="77777777" w:rsidR="00514E2E" w:rsidRDefault="00514E2E" w:rsidP="00BB2BCD">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6E3A5D5F" w14:textId="77777777" w:rsidR="00514E2E" w:rsidRDefault="00514E2E" w:rsidP="00BB2BCD">
            <w:pPr>
              <w:pStyle w:val="PL"/>
              <w:rPr>
                <w:color w:val="003296"/>
              </w:rPr>
            </w:pPr>
            <w:r w:rsidRPr="00CC1F51">
              <w:rPr>
                <w:color w:val="000000"/>
              </w:rPr>
              <w:t xml:space="preserve">        </w:t>
            </w:r>
            <w:r w:rsidRPr="00CC1F51">
              <w:rPr>
                <w:color w:val="003296"/>
              </w:rPr>
              <w:t>&lt;xs:sequence&gt;</w:t>
            </w:r>
          </w:p>
          <w:p w14:paraId="501CF887"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27725FE" w14:textId="77777777" w:rsidR="00514E2E" w:rsidRDefault="00514E2E" w:rsidP="00BB2BCD">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2FF937AC" w14:textId="77777777" w:rsidR="00514E2E" w:rsidRDefault="00514E2E" w:rsidP="00BB2BCD">
            <w:pPr>
              <w:pStyle w:val="PL"/>
              <w:rPr>
                <w:color w:val="000096"/>
              </w:rPr>
            </w:pPr>
            <w:r w:rsidRPr="00CC1F51">
              <w:rPr>
                <w:color w:val="000000"/>
              </w:rPr>
              <w:t xml:space="preserve">        </w:t>
            </w:r>
            <w:r w:rsidRPr="00CC1F51">
              <w:rPr>
                <w:color w:val="003296"/>
              </w:rPr>
              <w:t>&lt;/xs:sequence&gt;</w:t>
            </w:r>
          </w:p>
          <w:p w14:paraId="06D99662" w14:textId="77777777" w:rsidR="00514E2E" w:rsidRDefault="00514E2E" w:rsidP="00BB2BCD">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646AF05C" w14:textId="77777777" w:rsidR="00514E2E" w:rsidRDefault="00514E2E" w:rsidP="00BB2BCD">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593F38D" w14:textId="77777777" w:rsidR="00514E2E" w:rsidRDefault="00514E2E" w:rsidP="00BB2BCD">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47F36B46" w14:textId="77777777" w:rsidR="00514E2E" w:rsidRPr="00786144" w:rsidRDefault="00514E2E" w:rsidP="00BB2BCD">
            <w:pPr>
              <w:pStyle w:val="PL"/>
              <w:rPr>
                <w:color w:val="000096"/>
                <w:lang w:eastAsia="de-DE"/>
              </w:rPr>
            </w:pPr>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p>
        </w:tc>
      </w:tr>
    </w:tbl>
    <w:p w14:paraId="70D39B2B" w14:textId="77777777" w:rsidR="00514E2E" w:rsidRPr="006C0F4E" w:rsidRDefault="00514E2E" w:rsidP="00514E2E">
      <w:pPr>
        <w:rPr>
          <w:lang w:val="en-CA"/>
        </w:rPr>
      </w:pPr>
    </w:p>
    <w:p w14:paraId="0D85370F" w14:textId="77777777" w:rsidR="00514E2E" w:rsidRPr="003C667C" w:rsidRDefault="00514E2E" w:rsidP="004207B1">
      <w:pPr>
        <w:pStyle w:val="EditorsNote"/>
      </w:pPr>
    </w:p>
    <w:p w14:paraId="5F2E2DF4" w14:textId="57BA58C8" w:rsidR="008408C0" w:rsidRDefault="008408C0" w:rsidP="00C9474C">
      <w:pPr>
        <w:rPr>
          <w:lang w:eastAsia="ko-KR"/>
        </w:rPr>
      </w:pPr>
    </w:p>
    <w:p w14:paraId="0F44866A" w14:textId="512FABAD" w:rsidR="008A4257" w:rsidRDefault="00DC638E" w:rsidP="008A4257">
      <w:pPr>
        <w:pStyle w:val="Heading1"/>
        <w:rPr>
          <w:lang w:eastAsia="ko-KR"/>
        </w:rPr>
      </w:pPr>
      <w:bookmarkStart w:id="151" w:name="_Toc152690214"/>
      <w:r>
        <w:rPr>
          <w:lang w:eastAsia="ko-KR"/>
        </w:rPr>
        <w:t>7</w:t>
      </w:r>
      <w:r w:rsidR="008A4257">
        <w:rPr>
          <w:rFonts w:hint="eastAsia"/>
          <w:lang w:eastAsia="ko-KR"/>
        </w:rPr>
        <w:tab/>
      </w:r>
      <w:r w:rsidR="008A4257">
        <w:rPr>
          <w:lang w:eastAsia="ko-KR"/>
        </w:rPr>
        <w:t>Media hosting interface (RTC-2)</w:t>
      </w:r>
      <w:bookmarkEnd w:id="151"/>
    </w:p>
    <w:p w14:paraId="52E5500C" w14:textId="78B3744A" w:rsidR="008A4257" w:rsidRPr="003C667C" w:rsidRDefault="008A4257" w:rsidP="008A4257">
      <w:pPr>
        <w:pStyle w:val="EditorsNote"/>
      </w:pPr>
      <w:r>
        <w:t>Editor’s Note:. Just for placeholder (related discussion ongoing in FS_eiRTCW). Not specified in this release</w:t>
      </w:r>
    </w:p>
    <w:p w14:paraId="22ECD044" w14:textId="77777777" w:rsidR="008A4257" w:rsidRPr="00427638" w:rsidRDefault="008A4257" w:rsidP="00C9474C">
      <w:pPr>
        <w:rPr>
          <w:lang w:eastAsia="ko-KR"/>
        </w:rPr>
      </w:pPr>
    </w:p>
    <w:p w14:paraId="7F448754" w14:textId="2CD9E158" w:rsidR="00192DDA" w:rsidRDefault="00DC638E" w:rsidP="00192DDA">
      <w:pPr>
        <w:pStyle w:val="Heading1"/>
        <w:rPr>
          <w:lang w:eastAsia="ko-KR"/>
        </w:rPr>
      </w:pPr>
      <w:bookmarkStart w:id="152" w:name="_Toc152690215"/>
      <w:r>
        <w:rPr>
          <w:lang w:eastAsia="ko-KR"/>
        </w:rPr>
        <w:t>8</w:t>
      </w:r>
      <w:r w:rsidR="00192DDA">
        <w:rPr>
          <w:rFonts w:hint="eastAsia"/>
          <w:lang w:eastAsia="ko-KR"/>
        </w:rPr>
        <w:tab/>
      </w:r>
      <w:r w:rsidR="00192DDA" w:rsidRPr="00192DDA">
        <w:rPr>
          <w:lang w:eastAsia="ko-KR"/>
        </w:rPr>
        <w:t xml:space="preserve">RTC AS to RTC AF interface </w:t>
      </w:r>
      <w:r w:rsidR="00192DDA">
        <w:rPr>
          <w:lang w:eastAsia="ko-KR"/>
        </w:rPr>
        <w:t>interface (RTC-3)</w:t>
      </w:r>
      <w:bookmarkEnd w:id="152"/>
    </w:p>
    <w:p w14:paraId="0308A578" w14:textId="53276BC7" w:rsidR="00192DDA" w:rsidRPr="003C667C" w:rsidRDefault="00192DDA" w:rsidP="00192DDA">
      <w:pPr>
        <w:pStyle w:val="EditorsNote"/>
      </w:pPr>
      <w:r>
        <w:t>Editor’s Note:.Presumably,</w:t>
      </w:r>
      <w:r w:rsidRPr="00192DDA">
        <w:t xml:space="preserve"> </w:t>
      </w:r>
      <w:r w:rsidRPr="00586B6B">
        <w:t>not specified within this release</w:t>
      </w:r>
      <w:r>
        <w:t>. Refer to TS 26.51x, if required</w:t>
      </w:r>
    </w:p>
    <w:p w14:paraId="7DC09B1F" w14:textId="77777777" w:rsidR="00192DDA" w:rsidRPr="0072551F" w:rsidRDefault="00192DDA" w:rsidP="00192DDA">
      <w:pPr>
        <w:rPr>
          <w:lang w:eastAsia="ko-KR"/>
        </w:rPr>
      </w:pPr>
    </w:p>
    <w:p w14:paraId="3A5FE6D1" w14:textId="3DA6AA1C" w:rsidR="00192DDA" w:rsidRDefault="00DC638E" w:rsidP="00192DDA">
      <w:pPr>
        <w:pStyle w:val="Heading1"/>
        <w:rPr>
          <w:lang w:eastAsia="ko-KR"/>
        </w:rPr>
      </w:pPr>
      <w:bookmarkStart w:id="153" w:name="_Toc152690216"/>
      <w:r>
        <w:rPr>
          <w:lang w:eastAsia="ko-KR"/>
        </w:rPr>
        <w:t>9</w:t>
      </w:r>
      <w:r w:rsidR="00192DDA">
        <w:rPr>
          <w:rFonts w:hint="eastAsia"/>
          <w:lang w:eastAsia="ko-KR"/>
        </w:rPr>
        <w:tab/>
      </w:r>
      <w:r w:rsidR="00192DDA" w:rsidRPr="00192DDA">
        <w:rPr>
          <w:lang w:eastAsia="ko-KR"/>
        </w:rPr>
        <w:t xml:space="preserve">Media-centric transport interface </w:t>
      </w:r>
      <w:r w:rsidR="00192DDA">
        <w:rPr>
          <w:lang w:eastAsia="ko-KR"/>
        </w:rPr>
        <w:t>interface (RTC-4)</w:t>
      </w:r>
      <w:bookmarkEnd w:id="153"/>
    </w:p>
    <w:p w14:paraId="0C26A337" w14:textId="186EBF92" w:rsidR="00192DDA" w:rsidRPr="003C667C" w:rsidRDefault="00192DDA" w:rsidP="00192DDA">
      <w:pPr>
        <w:pStyle w:val="EditorsNote"/>
      </w:pPr>
      <w:r>
        <w:t>Editor’s Note:.resource structure and data model for RTC-4,</w:t>
      </w:r>
    </w:p>
    <w:p w14:paraId="41502CCD" w14:textId="77777777" w:rsidR="00192DDA" w:rsidRPr="0072551F" w:rsidRDefault="00192DDA" w:rsidP="00192DDA">
      <w:pPr>
        <w:rPr>
          <w:lang w:eastAsia="ko-KR"/>
        </w:rPr>
      </w:pPr>
    </w:p>
    <w:p w14:paraId="041FFD6C" w14:textId="3DD8D667" w:rsidR="00192DDA" w:rsidRDefault="00DC638E" w:rsidP="00192DDA">
      <w:pPr>
        <w:pStyle w:val="Heading1"/>
        <w:rPr>
          <w:lang w:eastAsia="ko-KR"/>
        </w:rPr>
      </w:pPr>
      <w:bookmarkStart w:id="154" w:name="_Toc152690217"/>
      <w:r>
        <w:rPr>
          <w:lang w:eastAsia="ko-KR"/>
        </w:rPr>
        <w:lastRenderedPageBreak/>
        <w:t>10</w:t>
      </w:r>
      <w:r w:rsidR="00192DDA">
        <w:rPr>
          <w:rFonts w:hint="eastAsia"/>
          <w:lang w:eastAsia="ko-KR"/>
        </w:rPr>
        <w:tab/>
      </w:r>
      <w:r w:rsidR="00192DDA" w:rsidRPr="00192DDA">
        <w:rPr>
          <w:lang w:eastAsia="ko-KR"/>
        </w:rPr>
        <w:t xml:space="preserve">Control transport interface </w:t>
      </w:r>
      <w:r w:rsidR="00192DDA">
        <w:rPr>
          <w:lang w:eastAsia="ko-KR"/>
        </w:rPr>
        <w:t>interface (RTC-5)</w:t>
      </w:r>
      <w:bookmarkEnd w:id="154"/>
    </w:p>
    <w:p w14:paraId="2EA4732B" w14:textId="324838DA" w:rsidR="00A56688" w:rsidRDefault="00A56688" w:rsidP="00A56688">
      <w:pPr>
        <w:pStyle w:val="Heading2"/>
        <w:rPr>
          <w:lang w:eastAsia="ko-KR"/>
        </w:rPr>
      </w:pPr>
      <w:bookmarkStart w:id="155" w:name="_Toc152690218"/>
      <w:r>
        <w:rPr>
          <w:lang w:eastAsia="ko-KR"/>
        </w:rPr>
        <w:t>10</w:t>
      </w:r>
      <w:r>
        <w:rPr>
          <w:rFonts w:hint="eastAsia"/>
          <w:lang w:eastAsia="ko-KR"/>
        </w:rPr>
        <w:t>.1</w:t>
      </w:r>
      <w:r>
        <w:rPr>
          <w:rFonts w:hint="eastAsia"/>
          <w:lang w:eastAsia="ko-KR"/>
        </w:rPr>
        <w:tab/>
        <w:t>General</w:t>
      </w:r>
      <w:bookmarkEnd w:id="155"/>
    </w:p>
    <w:p w14:paraId="75E30079" w14:textId="77777777" w:rsidR="00A56688" w:rsidRDefault="00A56688" w:rsidP="00A56688">
      <w:r>
        <w:rPr>
          <w:lang w:eastAsia="ko-KR"/>
        </w:rPr>
        <w:t>This clause defines C</w:t>
      </w:r>
      <w:r>
        <w:t>ontrol Transport API used by the RTC Media Session Handler to access resources exposed by the RTC AF at interface RTC-5. The Control Transport API is a profile of the Network Media Session Handling API defined in TS 26.510 clause 9.</w:t>
      </w:r>
    </w:p>
    <w:p w14:paraId="20962994" w14:textId="35A49454" w:rsidR="00A56688" w:rsidRDefault="00A56688" w:rsidP="00A56688">
      <w:r>
        <w:t>Table 10.1-1 specifies the relevant APIs for RTC sessions in comparison with those in TS 26.512:</w:t>
      </w:r>
    </w:p>
    <w:p w14:paraId="3BC5E3EA" w14:textId="3FB71F98" w:rsidR="00A56688" w:rsidRPr="00165067" w:rsidRDefault="00A56688" w:rsidP="00A56688">
      <w:pPr>
        <w:pStyle w:val="TH"/>
      </w:pPr>
      <w:r>
        <w:t>Table 10</w:t>
      </w:r>
      <w:r w:rsidRPr="006436AF">
        <w:t>.</w:t>
      </w:r>
      <w:r>
        <w:t>1</w:t>
      </w:r>
      <w:r w:rsidRPr="006436AF">
        <w:noBreakHyphen/>
        <w:t xml:space="preserve">1: </w:t>
      </w:r>
      <w:r>
        <w:t>List</w:t>
      </w:r>
      <w:r w:rsidRPr="006436AF">
        <w:t xml:space="preserve"> of APIs relevant to </w:t>
      </w:r>
      <w:r>
        <w:t>RTC-5</w:t>
      </w:r>
    </w:p>
    <w:tbl>
      <w:tblPr>
        <w:tblStyle w:val="TableGrid"/>
        <w:tblW w:w="0" w:type="auto"/>
        <w:tblLook w:val="04A0" w:firstRow="1" w:lastRow="0" w:firstColumn="1" w:lastColumn="0" w:noHBand="0" w:noVBand="1"/>
      </w:tblPr>
      <w:tblGrid>
        <w:gridCol w:w="2701"/>
        <w:gridCol w:w="1617"/>
        <w:gridCol w:w="2143"/>
        <w:gridCol w:w="1681"/>
        <w:gridCol w:w="1457"/>
      </w:tblGrid>
      <w:tr w:rsidR="007338E5" w:rsidRPr="006D1996" w14:paraId="08D8B88E" w14:textId="77777777" w:rsidTr="001B4919">
        <w:trPr>
          <w:trHeight w:val="336"/>
        </w:trPr>
        <w:tc>
          <w:tcPr>
            <w:tcW w:w="2701" w:type="dxa"/>
          </w:tcPr>
          <w:p w14:paraId="583E747E" w14:textId="77777777" w:rsidR="007338E5" w:rsidRPr="006D1996" w:rsidRDefault="007338E5" w:rsidP="006F3D1F">
            <w:pPr>
              <w:pStyle w:val="TAH"/>
            </w:pPr>
            <w:r w:rsidRPr="006D1996">
              <w:t>API</w:t>
            </w:r>
          </w:p>
        </w:tc>
        <w:tc>
          <w:tcPr>
            <w:tcW w:w="1617" w:type="dxa"/>
          </w:tcPr>
          <w:p w14:paraId="6F07ED2C" w14:textId="77777777" w:rsidR="007338E5" w:rsidRPr="006D1996" w:rsidRDefault="007338E5" w:rsidP="006F3D1F">
            <w:pPr>
              <w:pStyle w:val="TAH"/>
            </w:pPr>
            <w:r w:rsidRPr="006D1996">
              <w:t>Inherited</w:t>
            </w:r>
          </w:p>
        </w:tc>
        <w:tc>
          <w:tcPr>
            <w:tcW w:w="2143" w:type="dxa"/>
          </w:tcPr>
          <w:p w14:paraId="1E22A44D" w14:textId="77777777" w:rsidR="007338E5" w:rsidRPr="006D1996" w:rsidRDefault="007338E5" w:rsidP="006F3D1F">
            <w:pPr>
              <w:pStyle w:val="TAH"/>
            </w:pPr>
            <w:r w:rsidRPr="006D1996">
              <w:t>Extended</w:t>
            </w:r>
            <w:r>
              <w:t>/Modified</w:t>
            </w:r>
          </w:p>
        </w:tc>
        <w:tc>
          <w:tcPr>
            <w:tcW w:w="1681" w:type="dxa"/>
          </w:tcPr>
          <w:p w14:paraId="3205E66E" w14:textId="77777777" w:rsidR="007338E5" w:rsidRPr="006D1996" w:rsidRDefault="007338E5" w:rsidP="006F3D1F">
            <w:pPr>
              <w:pStyle w:val="TAH"/>
            </w:pPr>
            <w:r w:rsidRPr="006D1996">
              <w:t>Not Relevant</w:t>
            </w:r>
          </w:p>
        </w:tc>
        <w:tc>
          <w:tcPr>
            <w:tcW w:w="1457" w:type="dxa"/>
          </w:tcPr>
          <w:p w14:paraId="2765D63D" w14:textId="77777777" w:rsidR="007338E5" w:rsidRPr="006D1996" w:rsidRDefault="007338E5" w:rsidP="006F3D1F">
            <w:pPr>
              <w:pStyle w:val="TAH"/>
            </w:pPr>
            <w:r w:rsidRPr="006D1996">
              <w:t>New</w:t>
            </w:r>
          </w:p>
        </w:tc>
      </w:tr>
      <w:tr w:rsidR="007338E5" w:rsidRPr="005F72D2" w14:paraId="7F8B5E4F" w14:textId="77777777" w:rsidTr="001B4919">
        <w:trPr>
          <w:trHeight w:val="414"/>
        </w:trPr>
        <w:tc>
          <w:tcPr>
            <w:tcW w:w="2701" w:type="dxa"/>
          </w:tcPr>
          <w:p w14:paraId="7D2CE39E" w14:textId="77777777" w:rsidR="007338E5" w:rsidRPr="005F72D2" w:rsidRDefault="007338E5" w:rsidP="006F3D1F">
            <w:pPr>
              <w:pStyle w:val="TAL"/>
            </w:pPr>
            <w:r>
              <w:t>Service Access Information API</w:t>
            </w:r>
          </w:p>
        </w:tc>
        <w:tc>
          <w:tcPr>
            <w:tcW w:w="1617" w:type="dxa"/>
          </w:tcPr>
          <w:p w14:paraId="3E2521E7" w14:textId="77777777" w:rsidR="007338E5" w:rsidRPr="005F72D2" w:rsidRDefault="007338E5" w:rsidP="006F3D1F">
            <w:pPr>
              <w:pStyle w:val="TAL"/>
              <w:jc w:val="center"/>
            </w:pPr>
          </w:p>
        </w:tc>
        <w:tc>
          <w:tcPr>
            <w:tcW w:w="2143" w:type="dxa"/>
          </w:tcPr>
          <w:p w14:paraId="31927E59" w14:textId="2B0A7C29" w:rsidR="007338E5" w:rsidRDefault="007338E5" w:rsidP="006F3D1F">
            <w:pPr>
              <w:pStyle w:val="TAL"/>
              <w:jc w:val="center"/>
              <w:rPr>
                <w:lang w:eastAsia="ko-KR"/>
              </w:rPr>
            </w:pPr>
            <w:r>
              <w:rPr>
                <w:rFonts w:hint="eastAsia"/>
                <w:lang w:eastAsia="ko-KR"/>
              </w:rPr>
              <w:t>O</w:t>
            </w:r>
          </w:p>
          <w:p w14:paraId="5C05F798" w14:textId="77777777" w:rsidR="007338E5" w:rsidRPr="006D1996" w:rsidRDefault="007338E5" w:rsidP="001B4919">
            <w:pPr>
              <w:pStyle w:val="TAL"/>
              <w:rPr>
                <w:lang w:eastAsia="ko-KR"/>
              </w:rPr>
            </w:pPr>
          </w:p>
        </w:tc>
        <w:tc>
          <w:tcPr>
            <w:tcW w:w="1681" w:type="dxa"/>
          </w:tcPr>
          <w:p w14:paraId="6BF86532" w14:textId="77777777" w:rsidR="007338E5" w:rsidRPr="005F72D2" w:rsidRDefault="007338E5" w:rsidP="006F3D1F">
            <w:pPr>
              <w:pStyle w:val="TAL"/>
              <w:jc w:val="center"/>
            </w:pPr>
          </w:p>
        </w:tc>
        <w:tc>
          <w:tcPr>
            <w:tcW w:w="1457" w:type="dxa"/>
          </w:tcPr>
          <w:p w14:paraId="334F2D58" w14:textId="77777777" w:rsidR="007338E5" w:rsidRPr="005F72D2" w:rsidRDefault="007338E5" w:rsidP="006F3D1F">
            <w:pPr>
              <w:pStyle w:val="TAL"/>
              <w:jc w:val="center"/>
            </w:pPr>
          </w:p>
        </w:tc>
      </w:tr>
      <w:tr w:rsidR="007338E5" w:rsidRPr="005F72D2" w14:paraId="5EA783EE" w14:textId="77777777" w:rsidTr="001B4919">
        <w:trPr>
          <w:trHeight w:val="414"/>
        </w:trPr>
        <w:tc>
          <w:tcPr>
            <w:tcW w:w="2701" w:type="dxa"/>
          </w:tcPr>
          <w:p w14:paraId="20ADF8A2" w14:textId="77777777" w:rsidR="007338E5" w:rsidRDefault="007338E5" w:rsidP="006F3D1F">
            <w:pPr>
              <w:pStyle w:val="TAL"/>
              <w:rPr>
                <w:lang w:eastAsia="ko-KR"/>
              </w:rPr>
            </w:pPr>
            <w:r>
              <w:rPr>
                <w:rFonts w:hint="eastAsia"/>
                <w:lang w:eastAsia="ko-KR"/>
              </w:rPr>
              <w:t xml:space="preserve">Configuration </w:t>
            </w:r>
            <w:r>
              <w:rPr>
                <w:lang w:eastAsia="ko-KR"/>
              </w:rPr>
              <w:t xml:space="preserve">Information </w:t>
            </w:r>
            <w:r>
              <w:rPr>
                <w:rFonts w:hint="eastAsia"/>
                <w:lang w:eastAsia="ko-KR"/>
              </w:rPr>
              <w:t>API</w:t>
            </w:r>
          </w:p>
        </w:tc>
        <w:tc>
          <w:tcPr>
            <w:tcW w:w="1617" w:type="dxa"/>
          </w:tcPr>
          <w:p w14:paraId="4D28231C" w14:textId="77777777" w:rsidR="007338E5" w:rsidRPr="005F72D2" w:rsidRDefault="007338E5" w:rsidP="006F3D1F">
            <w:pPr>
              <w:pStyle w:val="TAL"/>
              <w:jc w:val="center"/>
            </w:pPr>
          </w:p>
        </w:tc>
        <w:tc>
          <w:tcPr>
            <w:tcW w:w="2143" w:type="dxa"/>
          </w:tcPr>
          <w:p w14:paraId="17D7D539" w14:textId="77777777" w:rsidR="007338E5" w:rsidRDefault="007338E5" w:rsidP="006F3D1F">
            <w:pPr>
              <w:pStyle w:val="TAL"/>
              <w:jc w:val="center"/>
              <w:rPr>
                <w:lang w:eastAsia="ko-KR"/>
              </w:rPr>
            </w:pPr>
          </w:p>
        </w:tc>
        <w:tc>
          <w:tcPr>
            <w:tcW w:w="1681" w:type="dxa"/>
          </w:tcPr>
          <w:p w14:paraId="4E1B9C56" w14:textId="77777777" w:rsidR="007338E5" w:rsidRPr="005F72D2" w:rsidRDefault="007338E5" w:rsidP="006F3D1F">
            <w:pPr>
              <w:pStyle w:val="TAL"/>
              <w:jc w:val="center"/>
            </w:pPr>
          </w:p>
        </w:tc>
        <w:tc>
          <w:tcPr>
            <w:tcW w:w="1457" w:type="dxa"/>
          </w:tcPr>
          <w:p w14:paraId="144964AA" w14:textId="4BFBBA3B" w:rsidR="007338E5" w:rsidRPr="005F72D2" w:rsidRDefault="007338E5" w:rsidP="006F3D1F">
            <w:pPr>
              <w:pStyle w:val="TAL"/>
              <w:jc w:val="center"/>
              <w:rPr>
                <w:lang w:eastAsia="ko-KR"/>
              </w:rPr>
            </w:pPr>
            <w:r>
              <w:rPr>
                <w:rFonts w:hint="eastAsia"/>
                <w:lang w:eastAsia="ko-KR"/>
              </w:rPr>
              <w:t>O</w:t>
            </w:r>
          </w:p>
        </w:tc>
      </w:tr>
      <w:tr w:rsidR="007338E5" w:rsidRPr="005F72D2" w14:paraId="46466CAA" w14:textId="77777777" w:rsidTr="001B4919">
        <w:trPr>
          <w:trHeight w:val="414"/>
        </w:trPr>
        <w:tc>
          <w:tcPr>
            <w:tcW w:w="2701" w:type="dxa"/>
          </w:tcPr>
          <w:p w14:paraId="5B7D27D0" w14:textId="77777777" w:rsidR="007338E5" w:rsidRPr="005F72D2" w:rsidRDefault="007338E5" w:rsidP="006F3D1F">
            <w:pPr>
              <w:pStyle w:val="TAL"/>
            </w:pPr>
            <w:r>
              <w:t>Dynamic Policies API</w:t>
            </w:r>
          </w:p>
        </w:tc>
        <w:tc>
          <w:tcPr>
            <w:tcW w:w="1617" w:type="dxa"/>
          </w:tcPr>
          <w:p w14:paraId="6B6D350B" w14:textId="77777777" w:rsidR="007338E5" w:rsidRPr="005F72D2" w:rsidRDefault="007338E5" w:rsidP="006F3D1F">
            <w:pPr>
              <w:pStyle w:val="TAL"/>
              <w:jc w:val="center"/>
            </w:pPr>
          </w:p>
        </w:tc>
        <w:tc>
          <w:tcPr>
            <w:tcW w:w="2143" w:type="dxa"/>
          </w:tcPr>
          <w:p w14:paraId="5798E912" w14:textId="66A59523" w:rsidR="007338E5" w:rsidRPr="005F72D2" w:rsidRDefault="007338E5" w:rsidP="006F3D1F">
            <w:pPr>
              <w:pStyle w:val="TAL"/>
              <w:jc w:val="center"/>
              <w:rPr>
                <w:lang w:eastAsia="ko-KR"/>
              </w:rPr>
            </w:pPr>
            <w:r>
              <w:rPr>
                <w:rFonts w:hint="eastAsia"/>
                <w:lang w:eastAsia="ko-KR"/>
              </w:rPr>
              <w:t>O</w:t>
            </w:r>
          </w:p>
        </w:tc>
        <w:tc>
          <w:tcPr>
            <w:tcW w:w="1681" w:type="dxa"/>
          </w:tcPr>
          <w:p w14:paraId="20323DF8" w14:textId="77777777" w:rsidR="007338E5" w:rsidRPr="005F72D2" w:rsidRDefault="007338E5" w:rsidP="006F3D1F">
            <w:pPr>
              <w:pStyle w:val="TAL"/>
              <w:jc w:val="center"/>
            </w:pPr>
          </w:p>
        </w:tc>
        <w:tc>
          <w:tcPr>
            <w:tcW w:w="1457" w:type="dxa"/>
          </w:tcPr>
          <w:p w14:paraId="4280122F" w14:textId="77777777" w:rsidR="007338E5" w:rsidRPr="005F72D2" w:rsidRDefault="007338E5" w:rsidP="006F3D1F">
            <w:pPr>
              <w:pStyle w:val="TAL"/>
              <w:jc w:val="center"/>
            </w:pPr>
          </w:p>
        </w:tc>
      </w:tr>
      <w:tr w:rsidR="007338E5" w:rsidRPr="005F72D2" w14:paraId="6DF57876" w14:textId="77777777" w:rsidTr="001B4919">
        <w:trPr>
          <w:trHeight w:val="414"/>
        </w:trPr>
        <w:tc>
          <w:tcPr>
            <w:tcW w:w="2701" w:type="dxa"/>
          </w:tcPr>
          <w:p w14:paraId="16C39C90" w14:textId="77777777" w:rsidR="007338E5" w:rsidRPr="005F72D2" w:rsidRDefault="007338E5" w:rsidP="006F3D1F">
            <w:pPr>
              <w:pStyle w:val="TAL"/>
            </w:pPr>
            <w:r>
              <w:t>Network Assistance API</w:t>
            </w:r>
          </w:p>
        </w:tc>
        <w:tc>
          <w:tcPr>
            <w:tcW w:w="1617" w:type="dxa"/>
          </w:tcPr>
          <w:p w14:paraId="6959FBE1" w14:textId="5EC00188" w:rsidR="007338E5" w:rsidRPr="005F72D2" w:rsidRDefault="007338E5" w:rsidP="006F3D1F">
            <w:pPr>
              <w:pStyle w:val="TAL"/>
              <w:jc w:val="center"/>
              <w:rPr>
                <w:lang w:eastAsia="ko-KR"/>
              </w:rPr>
            </w:pPr>
            <w:r>
              <w:rPr>
                <w:rFonts w:hint="eastAsia"/>
                <w:lang w:eastAsia="ko-KR"/>
              </w:rPr>
              <w:t>O</w:t>
            </w:r>
          </w:p>
        </w:tc>
        <w:tc>
          <w:tcPr>
            <w:tcW w:w="2143" w:type="dxa"/>
          </w:tcPr>
          <w:p w14:paraId="3C20D017" w14:textId="77777777" w:rsidR="007338E5" w:rsidRPr="005F72D2" w:rsidRDefault="007338E5" w:rsidP="006F3D1F">
            <w:pPr>
              <w:pStyle w:val="TAL"/>
              <w:jc w:val="center"/>
            </w:pPr>
          </w:p>
        </w:tc>
        <w:tc>
          <w:tcPr>
            <w:tcW w:w="1681" w:type="dxa"/>
          </w:tcPr>
          <w:p w14:paraId="51DBC4AB" w14:textId="77777777" w:rsidR="007338E5" w:rsidRPr="005F72D2" w:rsidRDefault="007338E5" w:rsidP="006F3D1F">
            <w:pPr>
              <w:pStyle w:val="TAL"/>
              <w:jc w:val="center"/>
            </w:pPr>
          </w:p>
        </w:tc>
        <w:tc>
          <w:tcPr>
            <w:tcW w:w="1457" w:type="dxa"/>
          </w:tcPr>
          <w:p w14:paraId="7714A471" w14:textId="77777777" w:rsidR="007338E5" w:rsidRPr="005F72D2" w:rsidRDefault="007338E5" w:rsidP="006F3D1F">
            <w:pPr>
              <w:pStyle w:val="TAL"/>
              <w:jc w:val="center"/>
            </w:pPr>
          </w:p>
        </w:tc>
      </w:tr>
      <w:tr w:rsidR="007338E5" w:rsidRPr="005F72D2" w14:paraId="76DDFDD4" w14:textId="77777777" w:rsidTr="001B4919">
        <w:trPr>
          <w:trHeight w:val="414"/>
        </w:trPr>
        <w:tc>
          <w:tcPr>
            <w:tcW w:w="2701" w:type="dxa"/>
          </w:tcPr>
          <w:p w14:paraId="7D1B38FB" w14:textId="77777777" w:rsidR="007338E5" w:rsidRPr="005F72D2" w:rsidRDefault="007338E5" w:rsidP="006F3D1F">
            <w:pPr>
              <w:pStyle w:val="TAL"/>
            </w:pPr>
            <w:r>
              <w:t>Metrics Reporting API</w:t>
            </w:r>
          </w:p>
        </w:tc>
        <w:tc>
          <w:tcPr>
            <w:tcW w:w="1617" w:type="dxa"/>
          </w:tcPr>
          <w:p w14:paraId="1865E79A" w14:textId="01F2594B" w:rsidR="007338E5" w:rsidRPr="005F72D2" w:rsidRDefault="007338E5" w:rsidP="006F3D1F">
            <w:pPr>
              <w:pStyle w:val="TAL"/>
              <w:jc w:val="center"/>
              <w:rPr>
                <w:lang w:eastAsia="ko-KR"/>
              </w:rPr>
            </w:pPr>
          </w:p>
        </w:tc>
        <w:tc>
          <w:tcPr>
            <w:tcW w:w="2143" w:type="dxa"/>
          </w:tcPr>
          <w:p w14:paraId="1872C083" w14:textId="5232E73D" w:rsidR="007338E5" w:rsidRPr="005F72D2" w:rsidRDefault="007338E5" w:rsidP="006F3D1F">
            <w:pPr>
              <w:pStyle w:val="TAL"/>
              <w:jc w:val="center"/>
              <w:rPr>
                <w:lang w:eastAsia="ko-KR"/>
              </w:rPr>
            </w:pPr>
            <w:r>
              <w:rPr>
                <w:rFonts w:hint="eastAsia"/>
                <w:lang w:eastAsia="ko-KR"/>
              </w:rPr>
              <w:t>O</w:t>
            </w:r>
          </w:p>
        </w:tc>
        <w:tc>
          <w:tcPr>
            <w:tcW w:w="1681" w:type="dxa"/>
          </w:tcPr>
          <w:p w14:paraId="05501299" w14:textId="77777777" w:rsidR="007338E5" w:rsidRPr="005F72D2" w:rsidRDefault="007338E5" w:rsidP="006F3D1F">
            <w:pPr>
              <w:pStyle w:val="TAL"/>
              <w:jc w:val="center"/>
            </w:pPr>
          </w:p>
        </w:tc>
        <w:tc>
          <w:tcPr>
            <w:tcW w:w="1457" w:type="dxa"/>
          </w:tcPr>
          <w:p w14:paraId="6BE6231D" w14:textId="77777777" w:rsidR="007338E5" w:rsidRPr="005F72D2" w:rsidRDefault="007338E5" w:rsidP="006F3D1F">
            <w:pPr>
              <w:pStyle w:val="TAL"/>
              <w:jc w:val="center"/>
            </w:pPr>
          </w:p>
        </w:tc>
      </w:tr>
      <w:tr w:rsidR="007338E5" w:rsidRPr="005F72D2" w14:paraId="1BBE9429" w14:textId="77777777" w:rsidTr="001B4919">
        <w:trPr>
          <w:trHeight w:val="414"/>
        </w:trPr>
        <w:tc>
          <w:tcPr>
            <w:tcW w:w="2701" w:type="dxa"/>
          </w:tcPr>
          <w:p w14:paraId="3D5F963E" w14:textId="77777777" w:rsidR="007338E5" w:rsidRPr="005F72D2" w:rsidRDefault="007338E5" w:rsidP="006F3D1F">
            <w:pPr>
              <w:pStyle w:val="TAL"/>
            </w:pPr>
            <w:r>
              <w:t>Consumption Reporting API</w:t>
            </w:r>
          </w:p>
        </w:tc>
        <w:tc>
          <w:tcPr>
            <w:tcW w:w="1617" w:type="dxa"/>
          </w:tcPr>
          <w:p w14:paraId="1713957A" w14:textId="7DC0C3D6" w:rsidR="007338E5" w:rsidRPr="005F72D2" w:rsidRDefault="007338E5" w:rsidP="006F3D1F">
            <w:pPr>
              <w:pStyle w:val="TAL"/>
              <w:jc w:val="center"/>
              <w:rPr>
                <w:lang w:eastAsia="ko-KR"/>
              </w:rPr>
            </w:pPr>
            <w:r>
              <w:rPr>
                <w:rFonts w:hint="eastAsia"/>
                <w:lang w:eastAsia="ko-KR"/>
              </w:rPr>
              <w:t>O</w:t>
            </w:r>
          </w:p>
        </w:tc>
        <w:tc>
          <w:tcPr>
            <w:tcW w:w="2143" w:type="dxa"/>
          </w:tcPr>
          <w:p w14:paraId="655A31B3" w14:textId="77777777" w:rsidR="007338E5" w:rsidRPr="005F72D2" w:rsidRDefault="007338E5" w:rsidP="006F3D1F">
            <w:pPr>
              <w:pStyle w:val="TAL"/>
              <w:jc w:val="center"/>
            </w:pPr>
          </w:p>
        </w:tc>
        <w:tc>
          <w:tcPr>
            <w:tcW w:w="1681" w:type="dxa"/>
          </w:tcPr>
          <w:p w14:paraId="50318BB3" w14:textId="77777777" w:rsidR="007338E5" w:rsidRPr="005F72D2" w:rsidRDefault="007338E5" w:rsidP="006F3D1F">
            <w:pPr>
              <w:pStyle w:val="TAL"/>
              <w:jc w:val="center"/>
            </w:pPr>
          </w:p>
        </w:tc>
        <w:tc>
          <w:tcPr>
            <w:tcW w:w="1457" w:type="dxa"/>
          </w:tcPr>
          <w:p w14:paraId="17C92C8B" w14:textId="77777777" w:rsidR="007338E5" w:rsidRPr="005F72D2" w:rsidRDefault="007338E5" w:rsidP="006F3D1F">
            <w:pPr>
              <w:pStyle w:val="TAL"/>
              <w:jc w:val="center"/>
            </w:pPr>
          </w:p>
        </w:tc>
      </w:tr>
    </w:tbl>
    <w:p w14:paraId="5DC6916F" w14:textId="68B777B2" w:rsidR="00A56688" w:rsidRDefault="00A56688" w:rsidP="00A56688">
      <w:r w:rsidRPr="006F3D1F">
        <w:rPr>
          <w:rFonts w:hint="eastAsia"/>
          <w:color w:val="FF0000"/>
          <w:lang w:eastAsia="ko-KR"/>
        </w:rPr>
        <w:t>E</w:t>
      </w:r>
      <w:r w:rsidRPr="006F3D1F">
        <w:rPr>
          <w:color w:val="FF0000"/>
          <w:lang w:eastAsia="ko-KR"/>
        </w:rPr>
        <w:t xml:space="preserve">ditor’s Note: </w:t>
      </w:r>
      <w:r>
        <w:rPr>
          <w:color w:val="FF0000"/>
          <w:lang w:eastAsia="ko-KR"/>
        </w:rPr>
        <w:t>Service Access Information in 26.510 may be renamed, as access information has already exposed by Configuration Information</w:t>
      </w:r>
    </w:p>
    <w:p w14:paraId="25C632FB" w14:textId="533CF811" w:rsidR="00A56688" w:rsidRDefault="00A56688" w:rsidP="00A56688">
      <w:pPr>
        <w:pStyle w:val="Heading2"/>
      </w:pPr>
      <w:bookmarkStart w:id="156" w:name="_Toc152690219"/>
      <w:r>
        <w:t>10.2</w:t>
      </w:r>
      <w:r>
        <w:tab/>
        <w:t>Service Access Information</w:t>
      </w:r>
      <w:r w:rsidRPr="006436AF">
        <w:t xml:space="preserve"> API</w:t>
      </w:r>
      <w:bookmarkEnd w:id="156"/>
    </w:p>
    <w:p w14:paraId="3F9E90FD" w14:textId="39DA2B1F" w:rsidR="00A56688" w:rsidRDefault="00A56688" w:rsidP="00A56688">
      <w:pPr>
        <w:rPr>
          <w:lang w:eastAsia="ko-KR"/>
        </w:rPr>
      </w:pPr>
      <w:r>
        <w:rPr>
          <w:lang w:eastAsia="ko-KR"/>
        </w:rPr>
        <w:t xml:space="preserve">The Service Access Information API is used by the RTC Media Session Handler to acquire configuration information from the RTC AF that enables it to use the other Control Transport APIs in clause </w:t>
      </w:r>
      <w:r w:rsidR="008C36F0">
        <w:rPr>
          <w:lang w:eastAsia="ko-KR"/>
        </w:rPr>
        <w:t>10</w:t>
      </w:r>
      <w:r>
        <w:rPr>
          <w:lang w:eastAsia="ko-KR"/>
        </w:rPr>
        <w:t xml:space="preserve">3 </w:t>
      </w:r>
      <w:r w:rsidRPr="006D1996">
        <w:rPr>
          <w:i/>
        </w:rPr>
        <w:t>et seq</w:t>
      </w:r>
      <w:r>
        <w:rPr>
          <w:lang w:eastAsia="ko-KR"/>
        </w:rPr>
        <w:t xml:space="preserve">. </w:t>
      </w:r>
      <w:r>
        <w:t>The resource structure and the data model are specified in clause 9.2 of TS 26.510.</w:t>
      </w:r>
    </w:p>
    <w:p w14:paraId="412D1087" w14:textId="77777777"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Pr="006436AF">
        <w:rPr>
          <w:rStyle w:val="Code"/>
          <w:lang w:val="en-US"/>
        </w:rPr>
        <w:t>streamingAccess</w:t>
      </w:r>
      <w:r>
        <w:rPr>
          <w:rStyle w:val="Code"/>
          <w:lang w:val="en-US"/>
        </w:rPr>
        <w:t xml:space="preserve"> </w:t>
      </w:r>
      <w:r w:rsidRPr="006D1996">
        <w:t xml:space="preserve">object </w:t>
      </w:r>
      <w:r>
        <w:t xml:space="preserve">in </w:t>
      </w:r>
      <w:r w:rsidRPr="006436AF">
        <w:rPr>
          <w:rStyle w:val="Code"/>
        </w:rPr>
        <w:t>ServiceAccessInformation</w:t>
      </w:r>
      <w:r w:rsidRPr="006436AF">
        <w:t xml:space="preserve"> resource</w:t>
      </w:r>
      <w:r>
        <w:t xml:space="preserve"> </w:t>
      </w:r>
      <w:r w:rsidRPr="006D1996">
        <w:t>shall not be present</w:t>
      </w:r>
      <w:r>
        <w:t>.</w:t>
      </w:r>
      <w:r>
        <w:rPr>
          <w:lang w:eastAsia="ko-KR"/>
        </w:rPr>
        <w:t xml:space="preserve"> </w:t>
      </w:r>
    </w:p>
    <w:p w14:paraId="78DFE3FB" w14:textId="67765000" w:rsidR="00A56688" w:rsidRDefault="00A56688" w:rsidP="00A56688">
      <w:pPr>
        <w:pStyle w:val="Heading2"/>
      </w:pPr>
      <w:bookmarkStart w:id="157" w:name="_Toc152690220"/>
      <w:r>
        <w:t>10.3</w:t>
      </w:r>
      <w:r>
        <w:tab/>
        <w:t xml:space="preserve">Configuration Information </w:t>
      </w:r>
      <w:r w:rsidRPr="006436AF">
        <w:t>API</w:t>
      </w:r>
      <w:bookmarkEnd w:id="157"/>
    </w:p>
    <w:p w14:paraId="403A0553" w14:textId="77777777" w:rsidR="00A56688" w:rsidRDefault="00A56688" w:rsidP="00A56688">
      <w:r>
        <w:rPr>
          <w:lang w:eastAsia="ko-KR"/>
        </w:rPr>
        <w:t xml:space="preserve">The Configuration Information API is used by the RTC Media Session Handler to acquire the configuration information such as ICE candidates from the RTC AF. It is specified to relay the identical </w:t>
      </w:r>
      <w:r>
        <w:t>ProvisionedConfiguration resource from the RTC AF using the Configuration procedure, if requested by the Provisioning information. The resource structure and the data model are specified in clause 9.x of TS 26.510.</w:t>
      </w:r>
    </w:p>
    <w:p w14:paraId="0CEB25C9" w14:textId="77777777" w:rsidR="00A56688" w:rsidRPr="001B4919" w:rsidRDefault="00A56688" w:rsidP="00A56688">
      <w:pPr>
        <w:rPr>
          <w:color w:val="FF0000"/>
          <w:lang w:eastAsia="ko-KR"/>
        </w:rPr>
      </w:pPr>
      <w:r w:rsidRPr="00835D4A">
        <w:rPr>
          <w:rFonts w:hint="eastAsia"/>
          <w:color w:val="FF0000"/>
          <w:lang w:eastAsia="ko-KR"/>
        </w:rPr>
        <w:t>E</w:t>
      </w:r>
      <w:r w:rsidRPr="00835D4A">
        <w:rPr>
          <w:color w:val="FF0000"/>
          <w:lang w:eastAsia="ko-KR"/>
        </w:rPr>
        <w:t xml:space="preserve">ditor’s Note: Context of this configuration information API should be included in </w:t>
      </w:r>
      <w:r w:rsidRPr="001B4919">
        <w:rPr>
          <w:color w:val="FF0000"/>
        </w:rPr>
        <w:t>clause 9.x of TS 26.510.</w:t>
      </w:r>
    </w:p>
    <w:p w14:paraId="34154153" w14:textId="0B28E23F" w:rsidR="00A56688" w:rsidRDefault="00A56688" w:rsidP="00A56688">
      <w:pPr>
        <w:pStyle w:val="Heading2"/>
      </w:pPr>
      <w:bookmarkStart w:id="158" w:name="_Toc152690221"/>
      <w:r>
        <w:t>10.4</w:t>
      </w:r>
      <w:r>
        <w:tab/>
        <w:t xml:space="preserve">Dynamic Policies </w:t>
      </w:r>
      <w:r w:rsidRPr="006436AF">
        <w:t>API</w:t>
      </w:r>
      <w:bookmarkEnd w:id="158"/>
    </w:p>
    <w:p w14:paraId="2E77D48F" w14:textId="77777777" w:rsidR="00A56688" w:rsidRDefault="00A56688" w:rsidP="00A56688">
      <w:r>
        <w:t>The Dynamic Policy API allows both the MSH and the trusted ICE or WebRTC Signalling Function AS to request a specific QoS and charging policy to be applied to the data flows of an RTC session. The resource structure and the data model are specified in clause 9.3 of TS 26.510.</w:t>
      </w:r>
    </w:p>
    <w:p w14:paraId="46224FC2" w14:textId="71B8B598" w:rsidR="00A56688" w:rsidRPr="00793AD4" w:rsidRDefault="00CB00C9" w:rsidP="00A56688">
      <w:pPr>
        <w:rPr>
          <w:lang w:eastAsia="ko-KR"/>
        </w:rPr>
      </w:pPr>
      <w:r>
        <w:rPr>
          <w:lang w:eastAsia="ko-KR"/>
        </w:rPr>
        <w:t>[</w:t>
      </w:r>
      <w:r w:rsidR="00A56688">
        <w:rPr>
          <w:rFonts w:hint="eastAsia"/>
          <w:lang w:eastAsia="ko-KR"/>
        </w:rPr>
        <w:t xml:space="preserve">When the </w:t>
      </w:r>
      <w:r w:rsidR="00A56688">
        <w:rPr>
          <w:lang w:eastAsia="ko-KR"/>
        </w:rPr>
        <w:t xml:space="preserve">Dynamic </w:t>
      </w:r>
      <w:r w:rsidR="00A56688">
        <w:rPr>
          <w:rFonts w:hint="eastAsia"/>
          <w:lang w:eastAsia="ko-KR"/>
        </w:rPr>
        <w:t xml:space="preserve">Policy </w:t>
      </w:r>
      <w:r w:rsidR="00A56688">
        <w:rPr>
          <w:lang w:eastAsia="ko-KR"/>
        </w:rPr>
        <w:t xml:space="preserve">is used for QoS Flow management, the </w:t>
      </w:r>
      <w:r w:rsidR="00A56688" w:rsidRPr="006436AF">
        <w:rPr>
          <w:rStyle w:val="Code"/>
        </w:rPr>
        <w:t>qoSSpecification</w:t>
      </w:r>
      <w:r w:rsidR="00A56688" w:rsidRPr="006436AF">
        <w:t xml:space="preserve"> object shall be present</w:t>
      </w:r>
      <w:r w:rsidR="00A56688">
        <w:t xml:space="preserve"> and its type shall be set to </w:t>
      </w:r>
      <w:r w:rsidR="00A56688">
        <w:rPr>
          <w:rStyle w:val="Code"/>
        </w:rPr>
        <w:t>RTC</w:t>
      </w:r>
      <w:r w:rsidR="00A56688" w:rsidRPr="006436AF">
        <w:rPr>
          <w:rStyle w:val="Code"/>
        </w:rPr>
        <w:t>QoSSpecification</w:t>
      </w:r>
      <w:r w:rsidR="00A56688">
        <w:rPr>
          <w:rStyle w:val="Code"/>
        </w:rPr>
        <w:t xml:space="preserve">, </w:t>
      </w:r>
      <w:r w:rsidR="00A56688" w:rsidRPr="006D1996">
        <w:t>as</w:t>
      </w:r>
      <w:r w:rsidR="00A56688">
        <w:t xml:space="preserve"> specified in Table xx of TS 26.510.</w:t>
      </w:r>
      <w:r>
        <w:t>]</w:t>
      </w:r>
    </w:p>
    <w:p w14:paraId="2D5AAF34" w14:textId="1E95081F" w:rsidR="00A56688" w:rsidRDefault="00A56688" w:rsidP="00A56688">
      <w:pPr>
        <w:pStyle w:val="Heading2"/>
      </w:pPr>
      <w:bookmarkStart w:id="159" w:name="_Toc152690222"/>
      <w:r>
        <w:lastRenderedPageBreak/>
        <w:t>10.5</w:t>
      </w:r>
      <w:r>
        <w:tab/>
        <w:t xml:space="preserve">Network Assistance </w:t>
      </w:r>
      <w:r w:rsidRPr="006436AF">
        <w:t>API</w:t>
      </w:r>
      <w:bookmarkEnd w:id="159"/>
    </w:p>
    <w:p w14:paraId="0B001CAF" w14:textId="77777777" w:rsidR="00A56688" w:rsidRDefault="00A56688" w:rsidP="00A56688">
      <w:r w:rsidRPr="006436AF">
        <w:t xml:space="preserve">If AF-based Network Assistance is supported, then the Network Assistance API component of interface </w:t>
      </w:r>
      <w:r>
        <w:t xml:space="preserve">RTC-5 </w:t>
      </w:r>
      <w:r w:rsidRPr="006436AF">
        <w:t xml:space="preserve">is first used to provision a Network Assistance Session resource. The Network Assistance Resource can then be used to obtain bit rate recommendations and to issue delivery boost requests during the ongoing </w:t>
      </w:r>
      <w:r>
        <w:t>RTC</w:t>
      </w:r>
      <w:r w:rsidRPr="006436AF">
        <w:t xml:space="preserve"> session.</w:t>
      </w:r>
    </w:p>
    <w:p w14:paraId="1E59214B" w14:textId="4BFEE3C2" w:rsidR="00A56688" w:rsidRDefault="00A56688" w:rsidP="00A56688">
      <w:pPr>
        <w:rPr>
          <w:lang w:eastAsia="ko-KR"/>
        </w:rPr>
      </w:pPr>
      <w:r>
        <w:t xml:space="preserve">The Network Assistance API is defined in clause 9.4 of TS 26.510. </w:t>
      </w:r>
      <w:r w:rsidR="00835D4A">
        <w:t>[</w:t>
      </w:r>
      <w:r>
        <w:t xml:space="preserve">When it is used, </w:t>
      </w:r>
      <w:r>
        <w:rPr>
          <w:lang w:eastAsia="ko-KR"/>
        </w:rPr>
        <w:t xml:space="preserve">the </w:t>
      </w:r>
      <w:r w:rsidRPr="006436AF">
        <w:rPr>
          <w:rStyle w:val="Code"/>
        </w:rPr>
        <w:t>qoSSpecification</w:t>
      </w:r>
      <w:r w:rsidRPr="006436AF">
        <w:t xml:space="preserve"> object shall be present</w:t>
      </w:r>
      <w:r>
        <w:t xml:space="preserve"> and its type shall be set to </w:t>
      </w:r>
      <w:r>
        <w:rPr>
          <w:rStyle w:val="Code"/>
        </w:rPr>
        <w:t>RTC</w:t>
      </w:r>
      <w:r w:rsidRPr="006436AF">
        <w:rPr>
          <w:rStyle w:val="Code"/>
        </w:rPr>
        <w:t>QoSSpecification</w:t>
      </w:r>
      <w:r>
        <w:rPr>
          <w:rStyle w:val="Code"/>
        </w:rPr>
        <w:t xml:space="preserve">, </w:t>
      </w:r>
      <w:r w:rsidRPr="006D1996">
        <w:t>as</w:t>
      </w:r>
      <w:r>
        <w:t xml:space="preserve"> specified in Table xx of TS 26.510.</w:t>
      </w:r>
      <w:r w:rsidR="00835D4A">
        <w:t>]</w:t>
      </w:r>
    </w:p>
    <w:p w14:paraId="5C5F0B2B" w14:textId="3D38769F" w:rsidR="00A56688" w:rsidRDefault="00A56688" w:rsidP="00A56688">
      <w:pPr>
        <w:pStyle w:val="Heading2"/>
      </w:pPr>
      <w:bookmarkStart w:id="160" w:name="_Toc152690223"/>
      <w:r>
        <w:t>10.6</w:t>
      </w:r>
      <w:r>
        <w:tab/>
        <w:t xml:space="preserve">Metrics Reporting </w:t>
      </w:r>
      <w:r w:rsidRPr="006436AF">
        <w:t>API</w:t>
      </w:r>
      <w:bookmarkEnd w:id="160"/>
    </w:p>
    <w:p w14:paraId="453C510E" w14:textId="324EB0BD" w:rsidR="00A56688" w:rsidRDefault="00A56688" w:rsidP="00A56688">
      <w:pPr>
        <w:rPr>
          <w:lang w:eastAsia="ko-KR"/>
        </w:rPr>
      </w:pPr>
      <w:r>
        <w:rPr>
          <w:lang w:eastAsia="ko-KR"/>
        </w:rPr>
        <w:t xml:space="preserve">The Metric Reporting API allows the RTC Media Session Handler to report QoE metrics to the RTC AF, as configured by the </w:t>
      </w:r>
      <w:r w:rsidRPr="006D1996">
        <w:rPr>
          <w:rStyle w:val="Code"/>
        </w:rPr>
        <w:t>Sercive</w:t>
      </w:r>
      <w:r>
        <w:rPr>
          <w:rStyle w:val="Code"/>
        </w:rPr>
        <w:t>Access</w:t>
      </w:r>
      <w:r w:rsidRPr="006D1996">
        <w:rPr>
          <w:rStyle w:val="Code"/>
        </w:rPr>
        <w:t>Information</w:t>
      </w:r>
      <w:r>
        <w:rPr>
          <w:lang w:eastAsia="ko-KR"/>
        </w:rPr>
        <w:t xml:space="preserve"> resource in clause </w:t>
      </w:r>
      <w:r w:rsidR="00DC2701">
        <w:rPr>
          <w:lang w:eastAsia="ko-KR"/>
        </w:rPr>
        <w:t>10</w:t>
      </w:r>
      <w:r>
        <w:rPr>
          <w:lang w:eastAsia="ko-KR"/>
        </w:rPr>
        <w:t xml:space="preserve">.2. </w:t>
      </w:r>
      <w:r w:rsidR="00BF61B3">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3745DB">
        <w:rPr>
          <w:rStyle w:val="Code"/>
        </w:rPr>
        <w:t>urn:‌3GPP:‌ns:‌PSS:‌RTC:‌QM1</w:t>
      </w:r>
      <w:r w:rsidR="00E0717C" w:rsidRPr="006436AF">
        <w:t xml:space="preserve"> metrics reporting scheme</w:t>
      </w:r>
      <w:r w:rsidR="00E0717C">
        <w:t>.</w:t>
      </w:r>
    </w:p>
    <w:p w14:paraId="35FE5729" w14:textId="77777777" w:rsidR="00A56688" w:rsidRDefault="00A56688" w:rsidP="00A56688">
      <w:pPr>
        <w:pStyle w:val="NO"/>
        <w:rPr>
          <w:lang w:eastAsia="ko-KR"/>
        </w:rPr>
      </w:pPr>
      <w:r>
        <w:rPr>
          <w:lang w:eastAsia="ko-KR"/>
        </w:rPr>
        <w:t>NOTE:</w:t>
      </w:r>
      <w:r>
        <w:rPr>
          <w:lang w:eastAsia="ko-KR"/>
        </w:rPr>
        <w:tab/>
        <w:t>When the t</w:t>
      </w:r>
      <w:r w:rsidRPr="00434FD6">
        <w:t>rusted WebRTC signalling function</w:t>
      </w:r>
      <w:r>
        <w:rPr>
          <w:lang w:eastAsia="ko-KR"/>
        </w:rPr>
        <w:t xml:space="preserve"> is present in RTC session, the metric reporting may be reported to the signalling function in RTC AS.</w:t>
      </w:r>
    </w:p>
    <w:p w14:paraId="796287E6" w14:textId="63459656" w:rsidR="00A56688" w:rsidRDefault="00A56688" w:rsidP="00A56688">
      <w:pPr>
        <w:pStyle w:val="Heading2"/>
      </w:pPr>
      <w:bookmarkStart w:id="161" w:name="_Toc152690224"/>
      <w:r>
        <w:t>10.7</w:t>
      </w:r>
      <w:r>
        <w:tab/>
        <w:t xml:space="preserve">Consumption Reporting </w:t>
      </w:r>
      <w:r w:rsidRPr="006436AF">
        <w:t>API</w:t>
      </w:r>
      <w:bookmarkEnd w:id="161"/>
    </w:p>
    <w:p w14:paraId="5DA2A512" w14:textId="7731D7FB" w:rsidR="00192DDA" w:rsidRPr="0072551F" w:rsidRDefault="00A56688" w:rsidP="00192DDA">
      <w:pPr>
        <w:rPr>
          <w:lang w:eastAsia="ko-KR"/>
        </w:rPr>
      </w:pPr>
      <w:r>
        <w:rPr>
          <w:lang w:eastAsia="ko-KR"/>
        </w:rPr>
        <w:t xml:space="preserve">The Metric Reporting API allows the RTC Media Session Handler to report media consumption to the RTC AF, as configured by the </w:t>
      </w:r>
      <w:r w:rsidRPr="006D1996">
        <w:rPr>
          <w:rStyle w:val="Code"/>
        </w:rPr>
        <w:t>Sercive</w:t>
      </w:r>
      <w:r>
        <w:rPr>
          <w:rStyle w:val="Code"/>
        </w:rPr>
        <w:t>Access</w:t>
      </w:r>
      <w:r w:rsidRPr="006D1996">
        <w:rPr>
          <w:rStyle w:val="Code"/>
        </w:rPr>
        <w:t>Information</w:t>
      </w:r>
      <w:r>
        <w:rPr>
          <w:lang w:eastAsia="ko-KR"/>
        </w:rPr>
        <w:t xml:space="preserve"> resource in clause </w:t>
      </w:r>
      <w:r w:rsidR="00DC2701">
        <w:rPr>
          <w:lang w:eastAsia="ko-KR"/>
        </w:rPr>
        <w:t>10</w:t>
      </w:r>
      <w:r>
        <w:rPr>
          <w:lang w:eastAsia="ko-KR"/>
        </w:rPr>
        <w:t>.2. The report procedure and report format are defined in clause 9.5 of TS 26.510.</w:t>
      </w:r>
    </w:p>
    <w:p w14:paraId="7E741BF0" w14:textId="4E37B05E" w:rsidR="00192DDA" w:rsidRDefault="001667FC" w:rsidP="00192DDA">
      <w:pPr>
        <w:pStyle w:val="Heading1"/>
        <w:rPr>
          <w:lang w:eastAsia="ko-KR"/>
        </w:rPr>
      </w:pPr>
      <w:bookmarkStart w:id="162" w:name="_Toc152690225"/>
      <w:r>
        <w:rPr>
          <w:lang w:eastAsia="ko-KR"/>
        </w:rPr>
        <w:t>1</w:t>
      </w:r>
      <w:r w:rsidR="00DC638E">
        <w:rPr>
          <w:lang w:eastAsia="ko-KR"/>
        </w:rPr>
        <w:t>1</w:t>
      </w:r>
      <w:r w:rsidR="00192DDA">
        <w:rPr>
          <w:rFonts w:hint="eastAsia"/>
          <w:lang w:eastAsia="ko-KR"/>
        </w:rPr>
        <w:tab/>
      </w:r>
      <w:r w:rsidR="00192DDA">
        <w:rPr>
          <w:lang w:eastAsia="ko-KR"/>
        </w:rPr>
        <w:t>Client API (RTC-6)</w:t>
      </w:r>
      <w:bookmarkEnd w:id="162"/>
    </w:p>
    <w:p w14:paraId="4760B95A" w14:textId="77777777" w:rsidR="00192DDA" w:rsidRPr="003C667C" w:rsidRDefault="00192DDA" w:rsidP="00192DDA">
      <w:pPr>
        <w:pStyle w:val="EditorsNote"/>
      </w:pPr>
      <w:r>
        <w:t>Editor’s Note:.resource structure and data model for RTC-1, refer to TS 26.51x</w:t>
      </w:r>
    </w:p>
    <w:p w14:paraId="64B39293" w14:textId="77777777" w:rsidR="00192DDA" w:rsidRPr="0072551F" w:rsidRDefault="00192DDA" w:rsidP="00192DDA">
      <w:pPr>
        <w:rPr>
          <w:lang w:eastAsia="ko-KR"/>
        </w:rPr>
      </w:pPr>
    </w:p>
    <w:p w14:paraId="76B25236" w14:textId="4975ED79" w:rsidR="00192DDA" w:rsidRDefault="001667FC" w:rsidP="00192DDA">
      <w:pPr>
        <w:pStyle w:val="Heading1"/>
        <w:rPr>
          <w:lang w:eastAsia="ko-KR"/>
        </w:rPr>
      </w:pPr>
      <w:bookmarkStart w:id="163" w:name="_Toc152690226"/>
      <w:r>
        <w:rPr>
          <w:lang w:eastAsia="ko-KR"/>
        </w:rPr>
        <w:t>1</w:t>
      </w:r>
      <w:r w:rsidR="00DC638E">
        <w:rPr>
          <w:lang w:eastAsia="ko-KR"/>
        </w:rPr>
        <w:t>2</w:t>
      </w:r>
      <w:r w:rsidR="00192DDA">
        <w:rPr>
          <w:rFonts w:hint="eastAsia"/>
          <w:lang w:eastAsia="ko-KR"/>
        </w:rPr>
        <w:tab/>
      </w:r>
      <w:r w:rsidR="00192DDA">
        <w:rPr>
          <w:lang w:eastAsia="ko-KR"/>
        </w:rPr>
        <w:t>Client interface (RTC-7)</w:t>
      </w:r>
      <w:bookmarkEnd w:id="163"/>
    </w:p>
    <w:p w14:paraId="3208D888" w14:textId="1D31165D" w:rsidR="00192DDA" w:rsidRPr="003C667C" w:rsidRDefault="00192DDA" w:rsidP="00192DDA">
      <w:pPr>
        <w:pStyle w:val="EditorsNote"/>
      </w:pPr>
      <w:r>
        <w:t>Editor’s Note:.internal interface and not exposed</w:t>
      </w:r>
    </w:p>
    <w:p w14:paraId="18679713" w14:textId="77777777" w:rsidR="00192DDA" w:rsidRPr="0072551F" w:rsidRDefault="00192DDA" w:rsidP="00192DDA">
      <w:pPr>
        <w:rPr>
          <w:lang w:eastAsia="ko-KR"/>
        </w:rPr>
      </w:pPr>
    </w:p>
    <w:p w14:paraId="05EAF049" w14:textId="77777777" w:rsidR="008408C0" w:rsidRPr="005B131B" w:rsidRDefault="008408C0" w:rsidP="00C9474C">
      <w:pPr>
        <w:rPr>
          <w:lang w:eastAsia="ko-KR"/>
        </w:rPr>
      </w:pPr>
    </w:p>
    <w:p w14:paraId="01B1DFCD" w14:textId="4C24274E" w:rsidR="00845758" w:rsidRPr="001B1925" w:rsidRDefault="001667FC" w:rsidP="00845758">
      <w:pPr>
        <w:pStyle w:val="Heading1"/>
      </w:pPr>
      <w:bookmarkStart w:id="164" w:name="_Toc133303921"/>
      <w:bookmarkStart w:id="165" w:name="_Toc139015228"/>
      <w:bookmarkStart w:id="166" w:name="_Toc152690227"/>
      <w:bookmarkEnd w:id="50"/>
      <w:bookmarkEnd w:id="51"/>
      <w:r>
        <w:t>1</w:t>
      </w:r>
      <w:r w:rsidR="00381D9F">
        <w:t>3</w:t>
      </w:r>
      <w:r w:rsidR="00845758" w:rsidRPr="001B1925">
        <w:tab/>
      </w:r>
      <w:bookmarkEnd w:id="164"/>
      <w:bookmarkEnd w:id="165"/>
      <w:r w:rsidR="008B6FF5">
        <w:t>P</w:t>
      </w:r>
      <w:r w:rsidR="007732D4">
        <w:t xml:space="preserve">rotocols </w:t>
      </w:r>
      <w:r w:rsidR="009B713C">
        <w:t xml:space="preserve">of </w:t>
      </w:r>
      <w:r w:rsidR="008B6FF5">
        <w:t>real-time media communication</w:t>
      </w:r>
      <w:bookmarkEnd w:id="166"/>
    </w:p>
    <w:p w14:paraId="1FE35985" w14:textId="3970AE26" w:rsidR="00845758" w:rsidRPr="00137109" w:rsidRDefault="001667FC" w:rsidP="00845758">
      <w:pPr>
        <w:pStyle w:val="Heading2"/>
      </w:pPr>
      <w:bookmarkStart w:id="167" w:name="_Toc133303922"/>
      <w:bookmarkStart w:id="168" w:name="_Toc139015229"/>
      <w:bookmarkStart w:id="169" w:name="_Toc152690228"/>
      <w:r>
        <w:t>1</w:t>
      </w:r>
      <w:r w:rsidR="00381D9F">
        <w:t>3</w:t>
      </w:r>
      <w:r w:rsidR="00845758" w:rsidRPr="007732D4">
        <w:t>.1</w:t>
      </w:r>
      <w:r w:rsidR="00845758" w:rsidRPr="007732D4">
        <w:tab/>
      </w:r>
      <w:r w:rsidR="00A66F86" w:rsidRPr="007732D4">
        <w:t>General</w:t>
      </w:r>
      <w:bookmarkEnd w:id="167"/>
      <w:bookmarkEnd w:id="168"/>
      <w:bookmarkEnd w:id="169"/>
    </w:p>
    <w:p w14:paraId="40DF1419" w14:textId="2593CCAF" w:rsidR="001E7998" w:rsidRPr="00C9474C" w:rsidRDefault="00FB476C" w:rsidP="00815D8D">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IETF [RFC8834]</w:t>
      </w:r>
      <w:r w:rsidR="000214B0" w:rsidRPr="00C9474C">
        <w:t>, including the protocols for interaction with intermediate boxes such as firewalls, relays, and NAT boxes [x</w:t>
      </w:r>
      <w:r w:rsidR="00A34674" w:rsidRPr="00C9474C">
        <w:t>9]</w:t>
      </w:r>
      <w:r w:rsidR="00482DE2" w:rsidRPr="00C9474C">
        <w:t>.</w:t>
      </w:r>
      <w:r w:rsidR="00696DEC" w:rsidRPr="00C9474C">
        <w:t xml:space="preserve"> Figure </w:t>
      </w:r>
      <w:r w:rsidR="00381D9F">
        <w:t>13</w:t>
      </w:r>
      <w:r w:rsidR="00696DEC" w:rsidRPr="00C9474C">
        <w:t>.</w:t>
      </w:r>
      <w:r w:rsidR="007732D4" w:rsidRPr="00C9474C">
        <w:t>1-1</w:t>
      </w:r>
      <w:r w:rsidR="00696DEC" w:rsidRPr="00C9474C">
        <w:t xml:space="preserve"> shows the protocol stack</w:t>
      </w:r>
      <w:r w:rsidR="009B713C">
        <w:t xml:space="preserve"> of </w:t>
      </w:r>
      <w:r w:rsidR="00381D9F">
        <w:t>RTC endpoint</w:t>
      </w:r>
      <w:r w:rsidR="009B713C">
        <w:t>.</w:t>
      </w:r>
    </w:p>
    <w:p w14:paraId="7F84C515" w14:textId="71A903A9" w:rsidR="00420A16" w:rsidRPr="00C9474C" w:rsidRDefault="0087406D" w:rsidP="00CF4024">
      <w:pPr>
        <w:pStyle w:val="TH"/>
      </w:pPr>
      <w:r w:rsidRPr="001B1925">
        <w:object w:dxaOrig="6626" w:dyaOrig="3296" w14:anchorId="2968959A">
          <v:shape id="_x0000_i1027" type="#_x0000_t75" style="width:389.25pt;height:193.5pt" o:ole="">
            <v:imagedata r:id="rId13" o:title=""/>
          </v:shape>
          <o:OLEObject Type="Embed" ProgID="Visio.Drawing.15" ShapeID="_x0000_i1027" DrawAspect="Content" ObjectID="_1763303155" r:id="rId14"/>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Heading2"/>
      </w:pPr>
      <w:bookmarkStart w:id="170" w:name="_Toc133303936"/>
      <w:bookmarkStart w:id="171" w:name="_Toc139015243"/>
      <w:bookmarkStart w:id="172" w:name="_Toc152690229"/>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170"/>
      <w:bookmarkEnd w:id="171"/>
      <w:bookmarkEnd w:id="172"/>
    </w:p>
    <w:p w14:paraId="02D4BEE3" w14:textId="4C96BDA9" w:rsidR="00B004BD" w:rsidRPr="00137109" w:rsidRDefault="001667FC" w:rsidP="00B004BD">
      <w:pPr>
        <w:pStyle w:val="Heading3"/>
      </w:pPr>
      <w:bookmarkStart w:id="173" w:name="_Toc133303937"/>
      <w:bookmarkStart w:id="174" w:name="_Toc139015244"/>
      <w:bookmarkStart w:id="175" w:name="_Toc152690230"/>
      <w:r>
        <w:t>1</w:t>
      </w:r>
      <w:r w:rsidR="00381D9F">
        <w:t>3</w:t>
      </w:r>
      <w:r w:rsidR="00B004BD" w:rsidRPr="00137109">
        <w:t>.2.1</w:t>
      </w:r>
      <w:r w:rsidR="00B004BD" w:rsidRPr="00137109">
        <w:tab/>
        <w:t>General</w:t>
      </w:r>
      <w:bookmarkEnd w:id="173"/>
      <w:bookmarkEnd w:id="174"/>
      <w:bookmarkEnd w:id="175"/>
    </w:p>
    <w:p w14:paraId="36ABB76C" w14:textId="13906480" w:rsidR="00B004BD" w:rsidRPr="00F31056" w:rsidRDefault="00B004BD" w:rsidP="00B004BD">
      <w:pPr>
        <w:jc w:val="both"/>
        <w:rPr>
          <w:bCs/>
        </w:rPr>
      </w:pPr>
      <w:r w:rsidRPr="00F31056">
        <w:rPr>
          <w:bCs/>
        </w:rPr>
        <w:t>The Simple WebRTC Application Protocol (SWAP) supports collaboration scenario 3 described in [x5].</w:t>
      </w:r>
    </w:p>
    <w:p w14:paraId="74A88379" w14:textId="0858D7C7" w:rsidR="00B004BD" w:rsidRPr="001B1925" w:rsidRDefault="00B004BD" w:rsidP="00525CE4">
      <w:pPr>
        <w:ind w:left="1133" w:hanging="845"/>
        <w:rPr>
          <w:bCs/>
        </w:rPr>
      </w:pPr>
      <w:r w:rsidRPr="001B1925">
        <w:rPr>
          <w:bCs/>
        </w:rPr>
        <w:t>NOTE:</w:t>
      </w:r>
      <w:r w:rsidRPr="001B1925">
        <w:rPr>
          <w:bCs/>
        </w:rPr>
        <w:tab/>
        <w:t xml:space="preserve">The signalling protocol which supports collaboration scenario 4 (and applicable to collaboration scenario 3) is specified as </w:t>
      </w:r>
      <w:r w:rsidR="00525CE4" w:rsidRPr="001B1925">
        <w:rPr>
          <w:bCs/>
        </w:rPr>
        <w:t xml:space="preserve">a </w:t>
      </w:r>
      <w:r w:rsidRPr="001B1925">
        <w:rPr>
          <w:bCs/>
        </w:rPr>
        <w:t>different protocol in future release.</w:t>
      </w:r>
    </w:p>
    <w:p w14:paraId="7FC8B69C" w14:textId="41B06E25" w:rsidR="00B004BD" w:rsidRPr="00F31056" w:rsidRDefault="001667FC" w:rsidP="00B004BD">
      <w:pPr>
        <w:pStyle w:val="Heading3"/>
      </w:pPr>
      <w:bookmarkStart w:id="176" w:name="_Toc133303938"/>
      <w:bookmarkStart w:id="177" w:name="_Toc139015245"/>
      <w:bookmarkStart w:id="178" w:name="_Toc152690231"/>
      <w:r>
        <w:t>1</w:t>
      </w:r>
      <w:r w:rsidR="00381D9F">
        <w:t>3</w:t>
      </w:r>
      <w:r w:rsidR="00B004BD" w:rsidRPr="00F31056">
        <w:t>.2.2</w:t>
      </w:r>
      <w:r w:rsidR="00B004BD" w:rsidRPr="00F31056">
        <w:tab/>
        <w:t>Protocol and version identification</w:t>
      </w:r>
      <w:bookmarkEnd w:id="176"/>
      <w:bookmarkEnd w:id="177"/>
      <w:bookmarkEnd w:id="178"/>
    </w:p>
    <w:p w14:paraId="5212700A" w14:textId="77777777" w:rsidR="00B004BD" w:rsidRPr="00C9474C" w:rsidRDefault="00B004BD" w:rsidP="00B004BD">
      <w:pPr>
        <w:ind w:hanging="2"/>
        <w:rPr>
          <w:lang w:eastAsia="ja-JP"/>
        </w:rPr>
      </w:pPr>
      <w:r w:rsidRPr="001B1925">
        <w:rPr>
          <w:lang w:eastAsia="ja-JP"/>
        </w:rPr>
        <w:t>The WebRTC signalling protocol and the version of the protocol shall be determined per WebSocket connection. The WebRTC signalling protocol and the version of the protocol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6.2.3.</w:t>
      </w:r>
    </w:p>
    <w:p w14:paraId="286102BB" w14:textId="77777777" w:rsidR="00B004BD" w:rsidRPr="00C9474C" w:rsidRDefault="00B004BD" w:rsidP="00B004BD">
      <w:pPr>
        <w:ind w:hanging="2"/>
        <w:rPr>
          <w:lang w:eastAsia="ja-JP"/>
        </w:rPr>
      </w:pPr>
      <w:r w:rsidRPr="00C9474C">
        <w:rPr>
          <w:lang w:eastAsia="ja-JP"/>
        </w:rPr>
        <w:t>The use of "Sec-WebSocket-Protocol" header field is dependent on the WebRTC signalling protocol and the version of the protocol.</w:t>
      </w:r>
    </w:p>
    <w:p w14:paraId="2CB28445" w14:textId="6F0FE777" w:rsidR="00B004BD" w:rsidRPr="001B1925" w:rsidRDefault="001667FC" w:rsidP="00B004BD">
      <w:pPr>
        <w:pStyle w:val="Heading3"/>
      </w:pPr>
      <w:bookmarkStart w:id="179" w:name="_Hlk129340857"/>
      <w:bookmarkStart w:id="180" w:name="_Toc133303939"/>
      <w:bookmarkStart w:id="181" w:name="_Toc139015246"/>
      <w:bookmarkStart w:id="182" w:name="_Toc152690232"/>
      <w:r>
        <w:t>1</w:t>
      </w:r>
      <w:r w:rsidR="00381D9F">
        <w:t>3</w:t>
      </w:r>
      <w:r w:rsidR="00B004BD" w:rsidRPr="001B1925">
        <w:t>.2.3</w:t>
      </w:r>
      <w:bookmarkEnd w:id="179"/>
      <w:r w:rsidR="00B004BD" w:rsidRPr="001B1925">
        <w:tab/>
        <w:t>WebSocket URI structure</w:t>
      </w:r>
      <w:bookmarkEnd w:id="180"/>
      <w:bookmarkEnd w:id="181"/>
      <w:bookmarkEnd w:id="182"/>
    </w:p>
    <w:p w14:paraId="578917B8" w14:textId="77777777" w:rsidR="00B004BD" w:rsidRPr="00F31056" w:rsidRDefault="00B004BD" w:rsidP="00B004BD">
      <w:pPr>
        <w:jc w:val="both"/>
        <w:rPr>
          <w:bCs/>
        </w:rPr>
      </w:pPr>
      <w:r w:rsidRPr="00F31056">
        <w:rPr>
          <w:bCs/>
        </w:rPr>
        <w:t>WebSocket URI of WebSocket connection for WebRTC signalling protocol message shall be:</w:t>
      </w:r>
    </w:p>
    <w:p w14:paraId="415FC0B7" w14:textId="77777777" w:rsidR="00B004BD" w:rsidRPr="001B1925" w:rsidRDefault="00B004BD" w:rsidP="00B004BD">
      <w:pPr>
        <w:jc w:val="both"/>
        <w:rPr>
          <w:bCs/>
        </w:rPr>
      </w:pPr>
      <w:r w:rsidRPr="001B1925">
        <w:rPr>
          <w:bCs/>
        </w:rPr>
        <w:t>{protocolRoot}/&lt;protocolName&gt;/&lt;protocolVersion&gt;</w:t>
      </w:r>
    </w:p>
    <w:p w14:paraId="11710247" w14:textId="77777777" w:rsidR="00B004BD" w:rsidRPr="001B1925" w:rsidRDefault="00B004BD" w:rsidP="00B004BD">
      <w:pPr>
        <w:jc w:val="both"/>
        <w:rPr>
          <w:bCs/>
        </w:rPr>
      </w:pPr>
      <w:r w:rsidRPr="001B1925">
        <w:rPr>
          <w:bCs/>
        </w:rPr>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5FAFEE4D" w:rsidR="00B004BD" w:rsidRPr="001B1925" w:rsidRDefault="008471E9" w:rsidP="008471E9">
      <w:pPr>
        <w:pStyle w:val="B1"/>
      </w:pPr>
      <w:r w:rsidRPr="001B1925">
        <w:t>-</w:t>
      </w:r>
      <w:r w:rsidRPr="001B1925">
        <w:tab/>
      </w:r>
      <w:r w:rsidR="00B004BD" w:rsidRPr="001B1925">
        <w:t xml:space="preserve">authority (host and optional port) as defined in IETF RFC 3986. The host should be represented by the service provider (operator or OTT) specific FQDN (for FQDN examples see clause 28.3.2 in </w:t>
      </w:r>
      <w:r w:rsidR="00D95C31" w:rsidRPr="001B1925">
        <w:t>[x18]</w:t>
      </w:r>
      <w:r w:rsidR="00B004BD" w:rsidRPr="001B1925">
        <w:t>.</w:t>
      </w:r>
    </w:p>
    <w:p w14:paraId="147807B8" w14:textId="24E42140" w:rsidR="00B004BD" w:rsidRPr="001B1925" w:rsidRDefault="008471E9" w:rsidP="008471E9">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B004BD">
      <w:pPr>
        <w:jc w:val="both"/>
        <w:rPr>
          <w:bCs/>
        </w:rPr>
      </w:pPr>
      <w:r w:rsidRPr="001B1925">
        <w:rPr>
          <w:bCs/>
        </w:rPr>
        <w:t>"protocolName" shall be protocol-specific string which indicates the name of the WebRTC signalling protocol.</w:t>
      </w:r>
    </w:p>
    <w:p w14:paraId="5F38BDE9" w14:textId="77777777" w:rsidR="00B004BD" w:rsidRPr="001B1925" w:rsidRDefault="00B004BD" w:rsidP="00B004BD">
      <w:pPr>
        <w:jc w:val="both"/>
        <w:rPr>
          <w:bCs/>
        </w:rPr>
      </w:pPr>
      <w:r w:rsidRPr="001B1925">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B004BD">
      <w:pPr>
        <w:jc w:val="both"/>
        <w:rPr>
          <w:bCs/>
        </w:rPr>
      </w:pPr>
      <w:r w:rsidRPr="001B1925">
        <w:rPr>
          <w:bCs/>
        </w:rPr>
        <w:lastRenderedPageBreak/>
        <w:t>For example, 'v1'.</w:t>
      </w:r>
    </w:p>
    <w:p w14:paraId="405E74EA" w14:textId="77777777" w:rsidR="00B004BD" w:rsidRPr="001B1925" w:rsidRDefault="00B004BD" w:rsidP="00525CE4">
      <w:pPr>
        <w:ind w:left="1133" w:hanging="845"/>
        <w:rPr>
          <w:bCs/>
        </w:rPr>
      </w:pPr>
      <w:r w:rsidRPr="001B1925">
        <w:rPr>
          <w:bCs/>
        </w:rPr>
        <w:t>NOTE:</w:t>
      </w:r>
      <w:r w:rsidRPr="001B1925">
        <w:rPr>
          <w:bCs/>
        </w:rPr>
        <w:tab/>
        <w:t>The "protocolVersion"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BE2A58F" w:rsidR="00B004BD" w:rsidRPr="00137109" w:rsidRDefault="001667FC" w:rsidP="00B004BD">
      <w:pPr>
        <w:pStyle w:val="Heading3"/>
      </w:pPr>
      <w:bookmarkStart w:id="183" w:name="_Toc133303940"/>
      <w:bookmarkStart w:id="184" w:name="_Toc139015247"/>
      <w:bookmarkStart w:id="185" w:name="_Toc152690233"/>
      <w:r>
        <w:t>1</w:t>
      </w:r>
      <w:r w:rsidR="00381D9F">
        <w:t>3</w:t>
      </w:r>
      <w:r w:rsidR="00B004BD" w:rsidRPr="00F31056">
        <w:t>.2.4</w:t>
      </w:r>
      <w:r w:rsidR="00B004BD" w:rsidRPr="00F31056">
        <w:tab/>
        <w:t>SWAP</w:t>
      </w:r>
      <w:bookmarkEnd w:id="183"/>
      <w:bookmarkEnd w:id="184"/>
      <w:bookmarkEnd w:id="185"/>
    </w:p>
    <w:p w14:paraId="522B0C12" w14:textId="45C67C5E" w:rsidR="00B004BD" w:rsidRPr="000A7DAD" w:rsidRDefault="001667FC" w:rsidP="00B004BD">
      <w:pPr>
        <w:pStyle w:val="Heading4"/>
        <w:rPr>
          <w:bCs/>
        </w:rPr>
      </w:pPr>
      <w:bookmarkStart w:id="186" w:name="_Toc133303941"/>
      <w:bookmarkStart w:id="187" w:name="_Toc139015248"/>
      <w:bookmarkStart w:id="188" w:name="_Toc152690234"/>
      <w:r>
        <w:t>1</w:t>
      </w:r>
      <w:r w:rsidR="00381D9F">
        <w:t>3</w:t>
      </w:r>
      <w:r w:rsidR="00B004BD" w:rsidRPr="00F31056">
        <w:t>.2.4.1</w:t>
      </w:r>
      <w:r w:rsidR="00B004BD" w:rsidRPr="00F31056">
        <w:tab/>
      </w:r>
      <w:r w:rsidR="00B004BD" w:rsidRPr="003F29D5">
        <w:t>Protocol and version identification</w:t>
      </w:r>
      <w:bookmarkEnd w:id="186"/>
      <w:bookmarkEnd w:id="187"/>
      <w:bookmarkEnd w:id="188"/>
    </w:p>
    <w:p w14:paraId="587AF9D6" w14:textId="77777777" w:rsidR="00B004BD" w:rsidRPr="001B1925" w:rsidRDefault="00B004BD" w:rsidP="00B004BD">
      <w:pPr>
        <w:jc w:val="both"/>
        <w:rPr>
          <w:bCs/>
        </w:rPr>
      </w:pPr>
      <w:r w:rsidRPr="001B1925">
        <w:rPr>
          <w:bCs/>
        </w:rPr>
        <w:t>The SWAP version shall be included in the WebSocket URI path as “/3gpp-swap/v1/".</w:t>
      </w:r>
    </w:p>
    <w:p w14:paraId="00CF64C8" w14:textId="77777777" w:rsidR="00B004BD" w:rsidRPr="001B1925" w:rsidRDefault="00B004BD" w:rsidP="00B004BD">
      <w:pPr>
        <w:jc w:val="both"/>
        <w:rPr>
          <w:bCs/>
        </w:rPr>
      </w:pPr>
      <w:r w:rsidRPr="001B1925">
        <w:rPr>
          <w:bCs/>
        </w:rPr>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Heading4"/>
      </w:pPr>
      <w:bookmarkStart w:id="189" w:name="_Toc133303942"/>
      <w:bookmarkStart w:id="190" w:name="_Toc139015249"/>
      <w:bookmarkStart w:id="191" w:name="_Toc152690235"/>
      <w:r>
        <w:t>1</w:t>
      </w:r>
      <w:r w:rsidR="00381D9F">
        <w:t>3</w:t>
      </w:r>
      <w:r w:rsidR="00B004BD" w:rsidRPr="00137109">
        <w:t>.2.</w:t>
      </w:r>
      <w:r w:rsidR="00B004BD" w:rsidRPr="00F31056">
        <w:t>4.2</w:t>
      </w:r>
      <w:r w:rsidR="00B004BD" w:rsidRPr="00F31056">
        <w:tab/>
        <w:t>Transport</w:t>
      </w:r>
      <w:bookmarkEnd w:id="189"/>
      <w:bookmarkEnd w:id="190"/>
      <w:bookmarkEnd w:id="191"/>
    </w:p>
    <w:p w14:paraId="2A878CBE" w14:textId="54822A33" w:rsidR="00B004BD" w:rsidRPr="001B1925" w:rsidRDefault="00B004BD" w:rsidP="00B004BD">
      <w:pPr>
        <w:jc w:val="both"/>
        <w:rPr>
          <w:bCs/>
        </w:rPr>
      </w:pPr>
      <w:r w:rsidRPr="001B1925">
        <w:rPr>
          <w:bCs/>
        </w:rPr>
        <w:t>SWAP protocol shall operate over a full-duplex reliable WebSocket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4.5pt;height:39.75pt" o:ole="">
            <v:imagedata r:id="rId15" o:title=""/>
          </v:shape>
          <o:OLEObject Type="Embed" ProgID="Visio.Drawing.15" ShapeID="_x0000_i1028" DrawAspect="Content" ObjectID="_1763303156" r:id="rId16"/>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4.5pt;height:121.5pt" o:ole="">
            <v:imagedata r:id="rId17" o:title=""/>
          </v:shape>
          <o:OLEObject Type="Embed" ProgID="Visio.Drawing.15" ShapeID="_x0000_i1029" DrawAspect="Content" ObjectID="_1763303157" r:id="rId18"/>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77777777" w:rsidR="00B004BD" w:rsidRPr="001B1925" w:rsidRDefault="00B004BD" w:rsidP="00B004BD">
      <w:pPr>
        <w:jc w:val="both"/>
        <w:rPr>
          <w:bCs/>
        </w:rPr>
      </w:pPr>
      <w:r w:rsidRPr="001B1925">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Heading4"/>
      </w:pPr>
      <w:bookmarkStart w:id="192" w:name="_Toc133303943"/>
      <w:bookmarkStart w:id="193" w:name="_Toc139015250"/>
      <w:bookmarkStart w:id="194" w:name="_Toc152690236"/>
      <w:r>
        <w:t>1</w:t>
      </w:r>
      <w:r w:rsidR="00381D9F">
        <w:t>3</w:t>
      </w:r>
      <w:r w:rsidR="00B004BD" w:rsidRPr="00F31056">
        <w:t>.2.4.3</w:t>
      </w:r>
      <w:r w:rsidR="00B004BD" w:rsidRPr="00F31056">
        <w:tab/>
        <w:t>State machine</w:t>
      </w:r>
      <w:bookmarkEnd w:id="192"/>
      <w:bookmarkEnd w:id="193"/>
      <w:bookmarkEnd w:id="194"/>
    </w:p>
    <w:p w14:paraId="76200B7F" w14:textId="77777777" w:rsidR="00B004BD" w:rsidRPr="000A7DAD" w:rsidRDefault="00B004BD" w:rsidP="00B004BD">
      <w:pPr>
        <w:jc w:val="both"/>
        <w:rPr>
          <w:bCs/>
        </w:rPr>
      </w:pPr>
      <w:r w:rsidRPr="003F29D5">
        <w:rPr>
          <w:bCs/>
        </w:rPr>
        <w:t>The SWA</w:t>
      </w:r>
      <w:r w:rsidRPr="000A7DAD">
        <w:rPr>
          <w:bCs/>
        </w:rPr>
        <w:t>P server maintains state information about ongoing WebRTC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4.25pt;height:428.25pt" o:ole="">
            <v:imagedata r:id="rId19" o:title=""/>
          </v:shape>
          <o:OLEObject Type="Embed" ProgID="Visio.Drawing.15" ShapeID="_x0000_i1030" DrawAspect="Content" ObjectID="_1763303158" r:id="rId20"/>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5CB8F0A2"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[x19]</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Heading4"/>
      </w:pPr>
      <w:bookmarkStart w:id="195" w:name="_Toc133303944"/>
      <w:bookmarkStart w:id="196" w:name="_Toc139015251"/>
      <w:bookmarkStart w:id="197" w:name="_Toc152690237"/>
      <w:r>
        <w:t>1</w:t>
      </w:r>
      <w:r w:rsidR="00381D9F">
        <w:t>3</w:t>
      </w:r>
      <w:r w:rsidR="00B004BD" w:rsidRPr="00137109">
        <w:t>.2.</w:t>
      </w:r>
      <w:r w:rsidR="00B004BD" w:rsidRPr="00F31056">
        <w:t>4.4</w:t>
      </w:r>
      <w:r w:rsidR="00B004BD" w:rsidRPr="00F31056">
        <w:tab/>
        <w:t>Message syntax and semantics</w:t>
      </w:r>
      <w:bookmarkEnd w:id="195"/>
      <w:bookmarkEnd w:id="196"/>
      <w:bookmarkEnd w:id="197"/>
    </w:p>
    <w:p w14:paraId="60A287D6" w14:textId="0CFED79B" w:rsidR="00B004BD" w:rsidRPr="00F31056" w:rsidRDefault="001667FC" w:rsidP="00B004BD">
      <w:pPr>
        <w:pStyle w:val="Heading5"/>
      </w:pPr>
      <w:bookmarkStart w:id="198" w:name="_Toc133303945"/>
      <w:bookmarkStart w:id="199" w:name="_Toc139015252"/>
      <w:bookmarkStart w:id="200" w:name="_Toc152690238"/>
      <w:r>
        <w:t>1</w:t>
      </w:r>
      <w:r w:rsidR="00381D9F">
        <w:t>3</w:t>
      </w:r>
      <w:r>
        <w:t>.</w:t>
      </w:r>
      <w:r w:rsidR="00B004BD" w:rsidRPr="00137109">
        <w:t>2.</w:t>
      </w:r>
      <w:r w:rsidR="00B004BD" w:rsidRPr="00F31056">
        <w:t>4.4.1</w:t>
      </w:r>
      <w:r w:rsidR="00B004BD" w:rsidRPr="00F31056">
        <w:tab/>
        <w:t>Common message fields</w:t>
      </w:r>
      <w:bookmarkEnd w:id="198"/>
      <w:bookmarkEnd w:id="199"/>
      <w:bookmarkEnd w:id="200"/>
    </w:p>
    <w:p w14:paraId="56421740" w14:textId="14EB1A8C" w:rsidR="00B004BD" w:rsidRPr="001B1925" w:rsidRDefault="001667FC" w:rsidP="00B004BD">
      <w:pPr>
        <w:pStyle w:val="Heading6"/>
      </w:pPr>
      <w:bookmarkStart w:id="201" w:name="_Toc133303946"/>
      <w:bookmarkStart w:id="202" w:name="_Toc139015253"/>
      <w:bookmarkStart w:id="203" w:name="_Toc152690239"/>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201"/>
      <w:bookmarkEnd w:id="202"/>
      <w:bookmarkEnd w:id="203"/>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Heading6"/>
      </w:pPr>
      <w:bookmarkStart w:id="204" w:name="_Toc133303947"/>
      <w:bookmarkStart w:id="205" w:name="_Toc139015254"/>
      <w:bookmarkStart w:id="206" w:name="_Toc152690240"/>
      <w:r>
        <w:t>1</w:t>
      </w:r>
      <w:r w:rsidR="00381D9F">
        <w:t>3</w:t>
      </w:r>
      <w:r w:rsidR="00B004BD" w:rsidRPr="00137109">
        <w:t>.2.</w:t>
      </w:r>
      <w:r w:rsidR="00B004BD" w:rsidRPr="00F31056">
        <w:t>4.4.1.2</w:t>
      </w:r>
      <w:r w:rsidR="00B004BD" w:rsidRPr="00F31056">
        <w:tab/>
      </w:r>
      <w:r w:rsidR="00B004BD" w:rsidRPr="001B1925">
        <w:t>Message Id</w:t>
      </w:r>
      <w:bookmarkEnd w:id="204"/>
      <w:r w:rsidR="00CA5E05" w:rsidRPr="001B1925">
        <w:t>entifier (messge_id)</w:t>
      </w:r>
      <w:bookmarkEnd w:id="205"/>
      <w:bookmarkEnd w:id="206"/>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683B840F" w:rsidR="00B004BD" w:rsidRPr="001B1925" w:rsidRDefault="001667FC" w:rsidP="00B004BD">
      <w:pPr>
        <w:pStyle w:val="Heading6"/>
      </w:pPr>
      <w:bookmarkStart w:id="207" w:name="_Toc133303948"/>
      <w:bookmarkStart w:id="208" w:name="_Toc139015255"/>
      <w:bookmarkStart w:id="209" w:name="_Toc152690241"/>
      <w:r>
        <w:lastRenderedPageBreak/>
        <w:t>1</w:t>
      </w:r>
      <w:r w:rsidR="00381D9F">
        <w:t>3</w:t>
      </w:r>
      <w:r w:rsidR="00B004BD" w:rsidRPr="00137109">
        <w:t>.2.4.4.1.</w:t>
      </w:r>
      <w:r w:rsidR="00485589" w:rsidRPr="00F31056">
        <w:t>3</w:t>
      </w:r>
      <w:r w:rsidR="00DD0A47" w:rsidRPr="00F31056">
        <w:tab/>
      </w:r>
      <w:r w:rsidR="00B004BD" w:rsidRPr="00F31056">
        <w:t>Message Type</w:t>
      </w:r>
      <w:bookmarkEnd w:id="207"/>
      <w:r w:rsidR="00CA5E05" w:rsidRPr="001B1925">
        <w:t xml:space="preserve"> (message_type)</w:t>
      </w:r>
      <w:bookmarkEnd w:id="208"/>
      <w:bookmarkEnd w:id="209"/>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Heading5"/>
      </w:pPr>
      <w:bookmarkStart w:id="210" w:name="_Toc133303949"/>
      <w:bookmarkStart w:id="211" w:name="_Toc139015256"/>
      <w:bookmarkStart w:id="212" w:name="_Toc152690242"/>
      <w:r>
        <w:t>1</w:t>
      </w:r>
      <w:r w:rsidR="00381D9F">
        <w:t>3</w:t>
      </w:r>
      <w:r w:rsidR="00B004BD" w:rsidRPr="001B1925">
        <w:t>.2.</w:t>
      </w:r>
      <w:r w:rsidR="00B004BD" w:rsidRPr="006D292C">
        <w:t>4.4</w:t>
      </w:r>
      <w:r w:rsidR="00B004BD" w:rsidRPr="007732D4">
        <w:t>.2</w:t>
      </w:r>
      <w:r w:rsidR="00B004BD" w:rsidRPr="007732D4">
        <w:tab/>
        <w:t>Register message</w:t>
      </w:r>
      <w:bookmarkEnd w:id="210"/>
      <w:bookmarkEnd w:id="211"/>
      <w:bookmarkEnd w:id="212"/>
    </w:p>
    <w:p w14:paraId="74A5F10D" w14:textId="287D24EB" w:rsidR="00B004BD" w:rsidRPr="001B1925" w:rsidRDefault="001667FC" w:rsidP="00B004BD">
      <w:pPr>
        <w:pStyle w:val="Heading6"/>
      </w:pPr>
      <w:bookmarkStart w:id="213" w:name="_Toc133303950"/>
      <w:bookmarkStart w:id="214" w:name="_Toc139015257"/>
      <w:bookmarkStart w:id="215" w:name="_Toc152690243"/>
      <w:r>
        <w:t>1</w:t>
      </w:r>
      <w:r w:rsidR="00381D9F">
        <w:t>3.</w:t>
      </w:r>
      <w:r w:rsidR="00B004BD" w:rsidRPr="00137109">
        <w:t>2.</w:t>
      </w:r>
      <w:r w:rsidR="00B004BD" w:rsidRPr="00F31056">
        <w:t>4.4.2</w:t>
      </w:r>
      <w:r w:rsidR="00B004BD" w:rsidRPr="001B1925">
        <w:t>.1</w:t>
      </w:r>
      <w:r w:rsidR="00B004BD" w:rsidRPr="001B1925">
        <w:tab/>
        <w:t>Description</w:t>
      </w:r>
      <w:bookmarkEnd w:id="213"/>
      <w:bookmarkEnd w:id="214"/>
      <w:bookmarkEnd w:id="215"/>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Heading6"/>
      </w:pPr>
      <w:bookmarkStart w:id="216" w:name="_Toc133303951"/>
      <w:bookmarkStart w:id="217" w:name="_Toc139015258"/>
      <w:bookmarkStart w:id="218" w:name="_Toc152690244"/>
      <w:r>
        <w:t>1</w:t>
      </w:r>
      <w:r w:rsidR="00381D9F">
        <w:t>3</w:t>
      </w:r>
      <w:r w:rsidR="00B004BD" w:rsidRPr="00137109">
        <w:t>.2.</w:t>
      </w:r>
      <w:r w:rsidR="00B004BD" w:rsidRPr="00F31056">
        <w:t>4.4.2.2</w:t>
      </w:r>
      <w:r w:rsidR="00B004BD" w:rsidRPr="00F31056">
        <w:tab/>
      </w:r>
      <w:r w:rsidR="00B004BD" w:rsidRPr="001B1925">
        <w:t>Parameters</w:t>
      </w:r>
      <w:bookmarkEnd w:id="216"/>
      <w:bookmarkEnd w:id="217"/>
      <w:bookmarkEnd w:id="218"/>
    </w:p>
    <w:p w14:paraId="7F68AB51" w14:textId="77777777" w:rsidR="00B004BD" w:rsidRPr="001B1925" w:rsidRDefault="00B004BD" w:rsidP="00B004BD">
      <w:pPr>
        <w:jc w:val="both"/>
        <w:rPr>
          <w:bCs/>
        </w:rPr>
      </w:pPr>
      <w:r w:rsidRPr="001B1925">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C9474C" w:rsidRDefault="008859DF" w:rsidP="008859DF">
      <w:pPr>
        <w:pStyle w:val="B1"/>
      </w:pPr>
      <w:r w:rsidRPr="001B1925">
        <w:t>-</w:t>
      </w:r>
      <w:r w:rsidRPr="001B1925">
        <w:tab/>
      </w:r>
      <w:r w:rsidR="00B004BD" w:rsidRPr="001B1925">
        <w:t>ipv4: The IPv4 address of the target endpoint</w:t>
      </w:r>
    </w:p>
    <w:p w14:paraId="0D9CD072" w14:textId="3421B5EE" w:rsidR="00B004BD" w:rsidRPr="00C9474C" w:rsidRDefault="008859DF" w:rsidP="008859DF">
      <w:pPr>
        <w:pStyle w:val="B1"/>
      </w:pPr>
      <w:r w:rsidRPr="001B1925">
        <w:t>-</w:t>
      </w:r>
      <w:r w:rsidRPr="001B1925">
        <w:tab/>
      </w:r>
      <w:r w:rsidR="00B004BD" w:rsidRPr="001B1925">
        <w:t>ipv6: The IPv6 address of the target endpoint</w:t>
      </w:r>
    </w:p>
    <w:p w14:paraId="53F556B7" w14:textId="5A0EB4A3" w:rsidR="00B004BD" w:rsidRPr="00C9474C" w:rsidRDefault="008859DF" w:rsidP="008859DF">
      <w:pPr>
        <w:pStyle w:val="B1"/>
      </w:pPr>
      <w:r w:rsidRPr="001B1925">
        <w:t>-</w:t>
      </w:r>
      <w:r w:rsidRPr="001B1925">
        <w:tab/>
      </w:r>
      <w:r w:rsidR="00B004BD" w:rsidRPr="001B1925">
        <w:t>fqdn: The FQDN of the target endpoint</w:t>
      </w:r>
    </w:p>
    <w:p w14:paraId="060C9841" w14:textId="0134AE34" w:rsidR="00B004BD" w:rsidRPr="00C9474C" w:rsidRDefault="008859DF" w:rsidP="008859DF">
      <w:pPr>
        <w:pStyle w:val="B1"/>
      </w:pPr>
      <w:r w:rsidRPr="001B1925">
        <w:t>-</w:t>
      </w:r>
      <w:r w:rsidRPr="001B1925">
        <w:tab/>
      </w:r>
      <w:r w:rsidR="00B004BD" w:rsidRPr="001B1925">
        <w:t>service: An identifier of a service or an application</w:t>
      </w:r>
    </w:p>
    <w:p w14:paraId="2C39AD10" w14:textId="5D0BC453" w:rsidR="00B004BD" w:rsidRPr="00C9474C" w:rsidRDefault="008859DF" w:rsidP="008859DF">
      <w:pPr>
        <w:pStyle w:val="B1"/>
      </w:pPr>
      <w:r w:rsidRPr="001B1925">
        <w:t>-</w:t>
      </w:r>
      <w:r w:rsidRPr="001B1925">
        <w:tab/>
      </w:r>
      <w:r w:rsidR="00B004BD" w:rsidRPr="001B1925">
        <w:t>user: An identifier</w:t>
      </w:r>
      <w:r w:rsidR="00B004BD" w:rsidRPr="006D292C">
        <w:t xml:space="preserve"> of the user such as a SIP address, a GPSI, or an MSISDN</w:t>
      </w:r>
    </w:p>
    <w:p w14:paraId="3BB1022C" w14:textId="40949DAD" w:rsidR="00B004BD" w:rsidRPr="00C9474C" w:rsidRDefault="008859DF" w:rsidP="008859DF">
      <w:pPr>
        <w:pStyle w:val="B1"/>
      </w:pPr>
      <w:r w:rsidRPr="001B1925">
        <w:t>-</w:t>
      </w:r>
      <w:r w:rsidRPr="001B1925">
        <w:tab/>
      </w:r>
      <w:r w:rsidR="00B004BD" w:rsidRPr="001B1925">
        <w:t>eas: An EAS identifier</w:t>
      </w:r>
    </w:p>
    <w:p w14:paraId="10AD3724" w14:textId="2071C3B3" w:rsidR="00B004BD" w:rsidRPr="00C9474C" w:rsidRDefault="008859DF" w:rsidP="008859DF">
      <w:pPr>
        <w:pStyle w:val="B1"/>
      </w:pPr>
      <w:r w:rsidRPr="001B1925">
        <w:t>-</w:t>
      </w:r>
      <w:r w:rsidRPr="001B1925">
        <w:tab/>
      </w:r>
      <w:r w:rsidR="00B004BD" w:rsidRPr="001B1925">
        <w:t>app: application-specific matching criteria that is compared using binary or string comparison</w:t>
      </w:r>
    </w:p>
    <w:p w14:paraId="60291BCB" w14:textId="68CE4ECD" w:rsidR="00B004BD" w:rsidRPr="00C9474C" w:rsidRDefault="008859DF" w:rsidP="008859DF">
      <w:pPr>
        <w:pStyle w:val="B1"/>
      </w:pPr>
      <w:r w:rsidRPr="001B1925">
        <w:t>-</w:t>
      </w:r>
      <w:r w:rsidRPr="001B1925">
        <w:tab/>
      </w:r>
      <w:r w:rsidR="00B004BD" w:rsidRPr="001B1925">
        <w:t>location: one or more identifiers of a geographic location or area</w:t>
      </w:r>
    </w:p>
    <w:p w14:paraId="241C3209" w14:textId="7AFFADB8" w:rsidR="00B004BD" w:rsidRPr="00C9474C" w:rsidRDefault="008859DF" w:rsidP="008859DF">
      <w:pPr>
        <w:pStyle w:val="B1"/>
      </w:pPr>
      <w:r w:rsidRPr="001B1925">
        <w:t>-</w:t>
      </w:r>
      <w:r w:rsidRPr="001B1925">
        <w:tab/>
      </w:r>
      <w:r w:rsidR="00B004BD" w:rsidRPr="001B1925">
        <w:t>qos: a</w:t>
      </w:r>
      <w:r w:rsidR="00B004BD" w:rsidRPr="006D292C">
        <w:t xml:space="preserve"> description of the QoS that is supported by the connection to the endpoint</w:t>
      </w:r>
    </w:p>
    <w:p w14:paraId="68B83D56" w14:textId="3DB8629B" w:rsidR="00B004BD" w:rsidRPr="00C9474C" w:rsidRDefault="008859DF" w:rsidP="008859DF">
      <w:pPr>
        <w:pStyle w:val="B1"/>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F31056" w:rsidRDefault="00B004BD" w:rsidP="00B004BD">
      <w:pPr>
        <w:jc w:val="both"/>
        <w:rPr>
          <w:bCs/>
        </w:rPr>
      </w:pPr>
      <w:r w:rsidRPr="00137109">
        <w:rPr>
          <w:bCs/>
        </w:rPr>
        <w:t>An endpoint that registers without providing certain matching criteria, such as qos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02341741" w14:textId="1BEF4DEA" w:rsidR="00B004BD" w:rsidRPr="00F31056" w:rsidRDefault="001667FC" w:rsidP="00B004BD">
      <w:pPr>
        <w:pStyle w:val="Heading5"/>
      </w:pPr>
      <w:bookmarkStart w:id="219" w:name="_Toc133303952"/>
      <w:bookmarkStart w:id="220" w:name="_Toc139015259"/>
      <w:bookmarkStart w:id="221" w:name="_Toc152690245"/>
      <w:r>
        <w:lastRenderedPageBreak/>
        <w:t>1</w:t>
      </w:r>
      <w:r w:rsidR="00381D9F">
        <w:t>3</w:t>
      </w:r>
      <w:r w:rsidR="00B004BD" w:rsidRPr="00137109">
        <w:t>.2.</w:t>
      </w:r>
      <w:r w:rsidR="00B004BD" w:rsidRPr="00F31056">
        <w:t>4.4.3</w:t>
      </w:r>
      <w:r w:rsidR="00B004BD" w:rsidRPr="00F31056">
        <w:tab/>
        <w:t>Response message</w:t>
      </w:r>
      <w:bookmarkEnd w:id="219"/>
      <w:bookmarkEnd w:id="220"/>
      <w:bookmarkEnd w:id="221"/>
    </w:p>
    <w:p w14:paraId="236CC1FA" w14:textId="674B87F8" w:rsidR="00B004BD" w:rsidRPr="001B1925" w:rsidRDefault="001667FC" w:rsidP="00B004BD">
      <w:pPr>
        <w:pStyle w:val="Heading6"/>
        <w:rPr>
          <w:bCs/>
        </w:rPr>
      </w:pPr>
      <w:bookmarkStart w:id="222" w:name="_Toc133303953"/>
      <w:bookmarkStart w:id="223" w:name="_Toc139015260"/>
      <w:bookmarkStart w:id="224" w:name="_Toc152690246"/>
      <w:r>
        <w:t>1</w:t>
      </w:r>
      <w:r w:rsidR="00381D9F">
        <w:t>3</w:t>
      </w:r>
      <w:r w:rsidR="00B004BD" w:rsidRPr="00137109">
        <w:t>.2.</w:t>
      </w:r>
      <w:r w:rsidR="00B004BD" w:rsidRPr="00F31056">
        <w:t>4.4.3.</w:t>
      </w:r>
      <w:r w:rsidR="00485589" w:rsidRPr="00F31056">
        <w:t>1</w:t>
      </w:r>
      <w:r w:rsidR="00B004BD" w:rsidRPr="001B1925">
        <w:tab/>
        <w:t>Description</w:t>
      </w:r>
      <w:bookmarkEnd w:id="222"/>
      <w:bookmarkEnd w:id="223"/>
      <w:bookmarkEnd w:id="224"/>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Heading6"/>
        <w:rPr>
          <w:bCs/>
        </w:rPr>
      </w:pPr>
      <w:bookmarkStart w:id="225" w:name="_Toc133303954"/>
      <w:bookmarkStart w:id="226" w:name="_Toc139015261"/>
      <w:bookmarkStart w:id="227" w:name="_Toc152690247"/>
      <w:r>
        <w:t>1</w:t>
      </w:r>
      <w:r w:rsidR="00381D9F">
        <w:t>3</w:t>
      </w:r>
      <w:r w:rsidR="00B004BD" w:rsidRPr="00137109">
        <w:rPr>
          <w:bCs/>
        </w:rPr>
        <w:t>.2.4.4.3.</w:t>
      </w:r>
      <w:r w:rsidR="00485589" w:rsidRPr="00F31056">
        <w:rPr>
          <w:bCs/>
        </w:rPr>
        <w:t>2</w:t>
      </w:r>
      <w:r w:rsidR="00B004BD" w:rsidRPr="00F31056">
        <w:rPr>
          <w:bCs/>
        </w:rPr>
        <w:tab/>
        <w:t>Parameters</w:t>
      </w:r>
      <w:bookmarkEnd w:id="225"/>
      <w:bookmarkEnd w:id="226"/>
      <w:bookmarkEnd w:id="227"/>
    </w:p>
    <w:p w14:paraId="6E2997EB" w14:textId="527C88EB" w:rsidR="00B004BD" w:rsidRPr="001B1925" w:rsidRDefault="00B004BD" w:rsidP="00B004BD">
      <w:pPr>
        <w:jc w:val="both"/>
        <w:rPr>
          <w:bCs/>
        </w:rPr>
      </w:pPr>
      <w:r w:rsidRPr="001B1925">
        <w:rPr>
          <w:bCs/>
        </w:rPr>
        <w:t>type: the type parameter may either be “ack” or “error”</w:t>
      </w:r>
      <w:r w:rsidR="0090069B" w:rsidRPr="001B1925">
        <w:rPr>
          <w:bCs/>
        </w:rPr>
        <w:t>.</w:t>
      </w:r>
    </w:p>
    <w:p w14:paraId="4CB60FF3" w14:textId="37675996" w:rsidR="00B004BD" w:rsidRPr="001B1925" w:rsidRDefault="0090069B" w:rsidP="00B004BD">
      <w:pPr>
        <w:jc w:val="both"/>
        <w:rPr>
          <w:bCs/>
        </w:rPr>
      </w:pPr>
      <w:r w:rsidRPr="001B1925">
        <w:rPr>
          <w:bCs/>
        </w:rPr>
        <w:t>target</w:t>
      </w:r>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r w:rsidRPr="001B1925">
        <w:rPr>
          <w:bCs/>
        </w:rPr>
        <w:t>request: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r w:rsidRPr="001B1925">
        <w:rPr>
          <w:bCs/>
        </w:rPr>
        <w:t xml:space="preserve">description: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4FD4EC76" w:rsidR="00B004BD" w:rsidRPr="00F31056" w:rsidRDefault="001667FC" w:rsidP="00B004BD">
      <w:pPr>
        <w:pStyle w:val="Heading5"/>
      </w:pPr>
      <w:bookmarkStart w:id="228" w:name="_Toc133303955"/>
      <w:bookmarkStart w:id="229" w:name="_Toc139015262"/>
      <w:bookmarkStart w:id="230" w:name="_Toc152690248"/>
      <w:r>
        <w:t>1</w:t>
      </w:r>
      <w:r w:rsidR="00381D9F">
        <w:t>3</w:t>
      </w:r>
      <w:r w:rsidR="00B004BD" w:rsidRPr="00137109">
        <w:t>.2.</w:t>
      </w:r>
      <w:r w:rsidR="00B004BD" w:rsidRPr="00F31056">
        <w:t>4.4.4</w:t>
      </w:r>
      <w:r w:rsidR="00B004BD" w:rsidRPr="00F31056">
        <w:tab/>
        <w:t>Connect message</w:t>
      </w:r>
      <w:bookmarkEnd w:id="228"/>
      <w:bookmarkEnd w:id="229"/>
      <w:bookmarkEnd w:id="230"/>
    </w:p>
    <w:p w14:paraId="7E5AEB88" w14:textId="105B9802" w:rsidR="00B004BD" w:rsidRPr="001B1925" w:rsidRDefault="001667FC" w:rsidP="00B004BD">
      <w:pPr>
        <w:pStyle w:val="Heading6"/>
      </w:pPr>
      <w:bookmarkStart w:id="231" w:name="_Toc133303956"/>
      <w:bookmarkStart w:id="232" w:name="_Toc139015263"/>
      <w:bookmarkStart w:id="233" w:name="_Toc152690249"/>
      <w:r>
        <w:t>1</w:t>
      </w:r>
      <w:r w:rsidR="00381D9F">
        <w:t>3</w:t>
      </w:r>
      <w:r w:rsidR="00B004BD" w:rsidRPr="00137109">
        <w:t>.2.</w:t>
      </w:r>
      <w:r w:rsidR="00B004BD" w:rsidRPr="00F31056">
        <w:t>4.4.4</w:t>
      </w:r>
      <w:r w:rsidR="00B004BD" w:rsidRPr="001B1925">
        <w:t>.1</w:t>
      </w:r>
      <w:r w:rsidR="00B004BD" w:rsidRPr="001B1925">
        <w:tab/>
        <w:t>Description</w:t>
      </w:r>
      <w:bookmarkEnd w:id="231"/>
      <w:bookmarkEnd w:id="232"/>
      <w:bookmarkEnd w:id="233"/>
    </w:p>
    <w:p w14:paraId="010AC928" w14:textId="77777777" w:rsidR="00B004BD" w:rsidRPr="001B1925" w:rsidRDefault="00B004BD" w:rsidP="00B004BD">
      <w:pPr>
        <w:jc w:val="both"/>
        <w:rPr>
          <w:bCs/>
        </w:rPr>
      </w:pPr>
      <w:r w:rsidRPr="001B1925">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2D294EE8" w:rsidR="00B004BD" w:rsidRPr="00F31056" w:rsidRDefault="001667FC" w:rsidP="00B004BD">
      <w:pPr>
        <w:pStyle w:val="Heading6"/>
      </w:pPr>
      <w:bookmarkStart w:id="234" w:name="_Toc133303957"/>
      <w:bookmarkStart w:id="235" w:name="_Toc139015264"/>
      <w:bookmarkStart w:id="236" w:name="_Toc152690250"/>
      <w:r>
        <w:t>1</w:t>
      </w:r>
      <w:r w:rsidR="00381D9F">
        <w:t>3</w:t>
      </w:r>
      <w:r w:rsidR="00B004BD" w:rsidRPr="00137109">
        <w:t>.2.4.4.4.</w:t>
      </w:r>
      <w:r w:rsidR="00B004BD" w:rsidRPr="00F31056">
        <w:t>2</w:t>
      </w:r>
      <w:r w:rsidR="00B004BD" w:rsidRPr="00F31056">
        <w:tab/>
        <w:t>Parameters</w:t>
      </w:r>
      <w:bookmarkEnd w:id="234"/>
      <w:bookmarkEnd w:id="235"/>
      <w:bookmarkEnd w:id="236"/>
    </w:p>
    <w:p w14:paraId="733AFAC3" w14:textId="77777777" w:rsidR="00B004BD" w:rsidRPr="001B1925" w:rsidRDefault="00B004BD" w:rsidP="00B004BD">
      <w:pPr>
        <w:jc w:val="both"/>
        <w:rPr>
          <w:bCs/>
        </w:rPr>
      </w:pPr>
      <w:r w:rsidRPr="001B1925">
        <w:rPr>
          <w:bCs/>
        </w:rPr>
        <w:t>offer: a string that includes the SDP description for the offer.</w:t>
      </w:r>
    </w:p>
    <w:p w14:paraId="38B30B28" w14:textId="07520145" w:rsidR="00B004BD" w:rsidRPr="001B1925" w:rsidRDefault="00B004BD" w:rsidP="00B004BD">
      <w:pPr>
        <w:jc w:val="both"/>
        <w:rPr>
          <w:bCs/>
        </w:rPr>
      </w:pPr>
      <w:r w:rsidRPr="001B1925">
        <w:rPr>
          <w:bCs/>
        </w:rPr>
        <w:t xml:space="preserve">matching_criteria: an array that contains the matching criteria for the target endpoint. Each object shall comply with the definition of a matching criteria </w:t>
      </w:r>
      <w:r w:rsidR="009F4C4D" w:rsidRPr="001B1925">
        <w:rPr>
          <w:bCs/>
        </w:rPr>
        <w:t xml:space="preserve">as described in clause </w:t>
      </w:r>
      <w:r w:rsidR="00381D9F">
        <w:rPr>
          <w:bCs/>
        </w:rPr>
        <w:t>13</w:t>
      </w:r>
      <w:r w:rsidR="009F4C4D" w:rsidRPr="001B1925">
        <w:rPr>
          <w:bCs/>
        </w:rPr>
        <w:t>.2.4.4.2</w:t>
      </w:r>
      <w:r w:rsidRPr="001B1925">
        <w:rPr>
          <w:bCs/>
        </w:rPr>
        <w:t>.</w:t>
      </w:r>
    </w:p>
    <w:p w14:paraId="47BFC696" w14:textId="70077A92" w:rsidR="00B004BD" w:rsidRPr="001B1925" w:rsidRDefault="001667FC" w:rsidP="00B004BD">
      <w:pPr>
        <w:pStyle w:val="Heading5"/>
      </w:pPr>
      <w:bookmarkStart w:id="237" w:name="_Toc133303958"/>
      <w:bookmarkStart w:id="238" w:name="_Toc139015265"/>
      <w:bookmarkStart w:id="239" w:name="_Toc152690251"/>
      <w:r>
        <w:t>1</w:t>
      </w:r>
      <w:r w:rsidR="00381D9F">
        <w:t>3</w:t>
      </w:r>
      <w:r w:rsidR="00B004BD" w:rsidRPr="00137109">
        <w:t>.2.</w:t>
      </w:r>
      <w:r w:rsidR="00B004BD" w:rsidRPr="00F31056">
        <w:t>4.4.5</w:t>
      </w:r>
      <w:r w:rsidR="00B004BD" w:rsidRPr="001B1925">
        <w:tab/>
        <w:t>Accept message</w:t>
      </w:r>
      <w:bookmarkEnd w:id="237"/>
      <w:bookmarkEnd w:id="238"/>
      <w:bookmarkEnd w:id="239"/>
    </w:p>
    <w:p w14:paraId="23324628" w14:textId="5B0200F8" w:rsidR="00B004BD" w:rsidRPr="001B1925" w:rsidRDefault="001667FC" w:rsidP="00B004BD">
      <w:pPr>
        <w:pStyle w:val="Heading6"/>
      </w:pPr>
      <w:bookmarkStart w:id="240" w:name="_Toc133303959"/>
      <w:bookmarkStart w:id="241" w:name="_Toc139015266"/>
      <w:bookmarkStart w:id="242" w:name="_Toc152690252"/>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240"/>
      <w:bookmarkEnd w:id="241"/>
      <w:bookmarkEnd w:id="242"/>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Heading6"/>
      </w:pPr>
      <w:bookmarkStart w:id="243" w:name="_Toc133303960"/>
      <w:bookmarkStart w:id="244" w:name="_Toc139015267"/>
      <w:bookmarkStart w:id="245" w:name="_Toc152690253"/>
      <w:r>
        <w:t>1</w:t>
      </w:r>
      <w:r w:rsidR="00381D9F">
        <w:t>3</w:t>
      </w:r>
      <w:r w:rsidR="00B004BD" w:rsidRPr="00137109">
        <w:t>.2.4.4.5.</w:t>
      </w:r>
      <w:r w:rsidR="00485589" w:rsidRPr="00F31056">
        <w:t>2</w:t>
      </w:r>
      <w:r w:rsidR="00B004BD" w:rsidRPr="00F31056">
        <w:tab/>
        <w:t>Parameters</w:t>
      </w:r>
      <w:bookmarkEnd w:id="243"/>
      <w:bookmarkEnd w:id="244"/>
      <w:bookmarkEnd w:id="245"/>
    </w:p>
    <w:p w14:paraId="1ED7C86C" w14:textId="78846210" w:rsidR="009F4C4D" w:rsidRPr="001B1925" w:rsidRDefault="009F4C4D" w:rsidP="00B004BD">
      <w:pPr>
        <w:jc w:val="both"/>
        <w:rPr>
          <w:bCs/>
          <w:lang w:eastAsia="ko-KR"/>
        </w:rPr>
      </w:pPr>
      <w:r w:rsidRPr="001B1925">
        <w:rPr>
          <w:bCs/>
          <w:lang w:eastAsia="ko-KR"/>
        </w:rPr>
        <w:t>target: This parameter indicates the id of the target endpoint.</w:t>
      </w:r>
    </w:p>
    <w:p w14:paraId="1A3DE99B" w14:textId="78A2F682" w:rsidR="00B004BD" w:rsidRPr="001B1925" w:rsidRDefault="00B004BD" w:rsidP="00B004BD">
      <w:pPr>
        <w:jc w:val="both"/>
        <w:rPr>
          <w:bCs/>
        </w:rPr>
      </w:pPr>
      <w:r w:rsidRPr="001B1925">
        <w:rPr>
          <w:bCs/>
        </w:rPr>
        <w:t>answer: This parameter shall contain the answer SDP.</w:t>
      </w:r>
    </w:p>
    <w:p w14:paraId="543790E9" w14:textId="39B99054" w:rsidR="00B004BD" w:rsidRPr="001B1925" w:rsidRDefault="001667FC" w:rsidP="00B004BD">
      <w:pPr>
        <w:pStyle w:val="Heading5"/>
      </w:pPr>
      <w:bookmarkStart w:id="246" w:name="_Toc133303961"/>
      <w:bookmarkStart w:id="247" w:name="_Toc139015268"/>
      <w:bookmarkStart w:id="248" w:name="_Toc152690254"/>
      <w:r>
        <w:t>1</w:t>
      </w:r>
      <w:r w:rsidR="00381D9F">
        <w:t>3</w:t>
      </w:r>
      <w:r w:rsidR="00B004BD" w:rsidRPr="00137109">
        <w:t>.2.</w:t>
      </w:r>
      <w:r w:rsidR="00B004BD" w:rsidRPr="00F31056">
        <w:t>4.4.6</w:t>
      </w:r>
      <w:r w:rsidR="00B004BD" w:rsidRPr="001B1925">
        <w:tab/>
        <w:t>Update message</w:t>
      </w:r>
      <w:bookmarkEnd w:id="246"/>
      <w:bookmarkEnd w:id="247"/>
      <w:bookmarkEnd w:id="248"/>
    </w:p>
    <w:p w14:paraId="72BF1DEC" w14:textId="229CCAB1" w:rsidR="00B004BD" w:rsidRPr="001B1925" w:rsidRDefault="001667FC" w:rsidP="00B004BD">
      <w:pPr>
        <w:pStyle w:val="Heading6"/>
      </w:pPr>
      <w:bookmarkStart w:id="249" w:name="_Toc133303962"/>
      <w:bookmarkStart w:id="250" w:name="_Toc139015269"/>
      <w:bookmarkStart w:id="251" w:name="_Toc152690255"/>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249"/>
      <w:bookmarkEnd w:id="250"/>
      <w:bookmarkEnd w:id="251"/>
    </w:p>
    <w:p w14:paraId="28EBDA6D" w14:textId="77777777" w:rsidR="00B004BD" w:rsidRPr="001B1925" w:rsidRDefault="00B004BD" w:rsidP="00B004BD">
      <w:pPr>
        <w:jc w:val="both"/>
        <w:rPr>
          <w:bCs/>
        </w:rPr>
      </w:pPr>
      <w:r w:rsidRPr="001B1925">
        <w:rPr>
          <w:bCs/>
        </w:rPr>
        <w:t>The update message may be sent by any of the endpoints of a WebRTC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Heading6"/>
      </w:pPr>
      <w:bookmarkStart w:id="252" w:name="_Toc133303963"/>
      <w:bookmarkStart w:id="253" w:name="_Toc139015270"/>
      <w:bookmarkStart w:id="254" w:name="_Toc152690256"/>
      <w:r>
        <w:lastRenderedPageBreak/>
        <w:t>1</w:t>
      </w:r>
      <w:r w:rsidR="00381D9F">
        <w:t>3</w:t>
      </w:r>
      <w:r w:rsidR="00B004BD" w:rsidRPr="00137109">
        <w:t>.2.4.4.6.</w:t>
      </w:r>
      <w:r w:rsidR="00485589" w:rsidRPr="00F31056">
        <w:t>2</w:t>
      </w:r>
      <w:r w:rsidR="00B004BD" w:rsidRPr="00F31056">
        <w:tab/>
        <w:t>Parameters</w:t>
      </w:r>
      <w:bookmarkEnd w:id="252"/>
      <w:bookmarkEnd w:id="253"/>
      <w:bookmarkEnd w:id="254"/>
    </w:p>
    <w:p w14:paraId="2F42285A" w14:textId="5B7DBFFF" w:rsidR="00C77958" w:rsidRPr="001B1925" w:rsidRDefault="00C77958" w:rsidP="00B004BD">
      <w:pPr>
        <w:jc w:val="both"/>
        <w:rPr>
          <w:bCs/>
          <w:lang w:eastAsia="ko-KR"/>
        </w:rPr>
      </w:pPr>
      <w:r w:rsidRPr="001B1925">
        <w:rPr>
          <w:bCs/>
          <w:lang w:eastAsia="ko-KR"/>
        </w:rPr>
        <w:t>target: This parameter indicates the id of the target endpoint.</w:t>
      </w:r>
    </w:p>
    <w:p w14:paraId="2DACFB92" w14:textId="05D74A18" w:rsidR="00B004BD" w:rsidRPr="001B1925" w:rsidRDefault="00B004BD" w:rsidP="00B004BD">
      <w:pPr>
        <w:jc w:val="both"/>
        <w:rPr>
          <w:bCs/>
        </w:rPr>
      </w:pPr>
      <w:r w:rsidRPr="001B1925">
        <w:rPr>
          <w:bCs/>
        </w:rPr>
        <w:t>sdp: The updated local SDP that is transmitted to the remote endpoint.</w:t>
      </w:r>
    </w:p>
    <w:p w14:paraId="603BEC93" w14:textId="797FC375" w:rsidR="00B004BD" w:rsidRPr="001B1925" w:rsidRDefault="00104A4B" w:rsidP="00B004BD">
      <w:pPr>
        <w:pStyle w:val="Heading5"/>
      </w:pPr>
      <w:bookmarkStart w:id="255" w:name="_Toc133303964"/>
      <w:bookmarkStart w:id="256" w:name="_Toc139015271"/>
      <w:bookmarkStart w:id="257" w:name="_Toc152690257"/>
      <w:r>
        <w:t>1</w:t>
      </w:r>
      <w:r w:rsidR="00381D9F">
        <w:t>3</w:t>
      </w:r>
      <w:r w:rsidR="00B004BD" w:rsidRPr="00137109">
        <w:t>.2.</w:t>
      </w:r>
      <w:r w:rsidR="00B004BD" w:rsidRPr="00F31056">
        <w:t>4.4.7</w:t>
      </w:r>
      <w:r w:rsidR="00B004BD" w:rsidRPr="001B1925">
        <w:tab/>
        <w:t>Reject message</w:t>
      </w:r>
      <w:bookmarkEnd w:id="255"/>
      <w:bookmarkEnd w:id="256"/>
      <w:bookmarkEnd w:id="257"/>
    </w:p>
    <w:p w14:paraId="75EFA9C0" w14:textId="67A42FEF" w:rsidR="00B004BD" w:rsidRPr="001B1925" w:rsidRDefault="00104A4B" w:rsidP="00B004BD">
      <w:pPr>
        <w:pStyle w:val="Heading6"/>
      </w:pPr>
      <w:bookmarkStart w:id="258" w:name="_Toc133303965"/>
      <w:bookmarkStart w:id="259" w:name="_Toc139015272"/>
      <w:bookmarkStart w:id="260" w:name="_Toc152690258"/>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258"/>
      <w:bookmarkEnd w:id="259"/>
      <w:bookmarkEnd w:id="260"/>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Heading6"/>
      </w:pPr>
      <w:bookmarkStart w:id="261" w:name="_Toc133303966"/>
      <w:bookmarkStart w:id="262" w:name="_Toc139015273"/>
      <w:bookmarkStart w:id="263" w:name="_Toc152690259"/>
      <w:r>
        <w:t>1</w:t>
      </w:r>
      <w:r w:rsidR="00381D9F">
        <w:t>3</w:t>
      </w:r>
      <w:r w:rsidR="00B004BD" w:rsidRPr="00137109">
        <w:t>.2.4.4.7.</w:t>
      </w:r>
      <w:r w:rsidR="00B004BD" w:rsidRPr="00F31056">
        <w:t>2</w:t>
      </w:r>
      <w:r w:rsidR="00B004BD" w:rsidRPr="00F31056">
        <w:tab/>
        <w:t>Parameters</w:t>
      </w:r>
      <w:bookmarkEnd w:id="261"/>
      <w:bookmarkEnd w:id="262"/>
      <w:bookmarkEnd w:id="263"/>
    </w:p>
    <w:p w14:paraId="55008A5D" w14:textId="4BC341D7" w:rsidR="00C77958" w:rsidRPr="001B1925" w:rsidRDefault="00C77958" w:rsidP="00B004BD">
      <w:pPr>
        <w:jc w:val="both"/>
        <w:rPr>
          <w:bCs/>
        </w:rPr>
      </w:pPr>
      <w:r w:rsidRPr="001B1925">
        <w:rPr>
          <w:bCs/>
        </w:rPr>
        <w:t>target: this parameter indicates the id of the target endpoint</w:t>
      </w:r>
    </w:p>
    <w:p w14:paraId="292A88D4" w14:textId="77777777" w:rsidR="00B004BD" w:rsidRPr="001B1925" w:rsidRDefault="00B004BD" w:rsidP="00B004BD">
      <w:pPr>
        <w:jc w:val="both"/>
        <w:rPr>
          <w:bCs/>
        </w:rPr>
      </w:pPr>
      <w:r w:rsidRPr="001B1925">
        <w:rPr>
          <w:bCs/>
        </w:rPr>
        <w:t>request: the message identifier of the request</w:t>
      </w:r>
    </w:p>
    <w:p w14:paraId="5FD0050E" w14:textId="77777777" w:rsidR="00B004BD" w:rsidRPr="001B1925" w:rsidRDefault="00B004BD" w:rsidP="00B004BD">
      <w:pPr>
        <w:jc w:val="both"/>
        <w:rPr>
          <w:bCs/>
        </w:rPr>
      </w:pPr>
      <w:r w:rsidRPr="001B1925">
        <w:rPr>
          <w:bCs/>
        </w:rPr>
        <w:t>error_id: an identifier of the error message</w:t>
      </w:r>
    </w:p>
    <w:p w14:paraId="4A5ED455" w14:textId="77777777" w:rsidR="00B004BD" w:rsidRPr="001B1925" w:rsidRDefault="00B004BD" w:rsidP="00B004BD">
      <w:pPr>
        <w:jc w:val="both"/>
        <w:rPr>
          <w:bCs/>
        </w:rPr>
      </w:pPr>
      <w:r w:rsidRPr="001B1925">
        <w:rPr>
          <w:bCs/>
        </w:rPr>
        <w:t>description: a description of the error message.</w:t>
      </w:r>
    </w:p>
    <w:p w14:paraId="3304B073" w14:textId="51707CD6" w:rsidR="00B004BD" w:rsidRPr="001B1925" w:rsidRDefault="00104A4B" w:rsidP="00B004BD">
      <w:pPr>
        <w:pStyle w:val="Heading5"/>
      </w:pPr>
      <w:bookmarkStart w:id="264" w:name="_Toc133303967"/>
      <w:bookmarkStart w:id="265" w:name="_Toc139015274"/>
      <w:bookmarkStart w:id="266" w:name="_Toc152690260"/>
      <w:r>
        <w:t>1</w:t>
      </w:r>
      <w:r w:rsidR="00381D9F">
        <w:t>3</w:t>
      </w:r>
      <w:r w:rsidR="00B004BD" w:rsidRPr="00137109">
        <w:t>.2.</w:t>
      </w:r>
      <w:r w:rsidR="00B004BD" w:rsidRPr="00F31056">
        <w:t>4.4.8</w:t>
      </w:r>
      <w:r w:rsidR="00B004BD" w:rsidRPr="001B1925">
        <w:tab/>
        <w:t>Close message</w:t>
      </w:r>
      <w:bookmarkEnd w:id="264"/>
      <w:bookmarkEnd w:id="265"/>
      <w:bookmarkEnd w:id="266"/>
    </w:p>
    <w:p w14:paraId="55F1F103" w14:textId="166BD407" w:rsidR="00B004BD" w:rsidRPr="001B1925" w:rsidRDefault="00104A4B" w:rsidP="00B004BD">
      <w:pPr>
        <w:pStyle w:val="Heading6"/>
      </w:pPr>
      <w:bookmarkStart w:id="267" w:name="_Toc133303968"/>
      <w:bookmarkStart w:id="268" w:name="_Toc139015275"/>
      <w:bookmarkStart w:id="269" w:name="_Toc152690261"/>
      <w:r>
        <w:t>1</w:t>
      </w:r>
      <w:r w:rsidR="00381D9F">
        <w:t>3</w:t>
      </w:r>
      <w:r w:rsidR="00B004BD" w:rsidRPr="00137109">
        <w:t>.2.</w:t>
      </w:r>
      <w:r w:rsidR="00B004BD" w:rsidRPr="00F31056">
        <w:t>4.4.8</w:t>
      </w:r>
      <w:r w:rsidR="00B004BD" w:rsidRPr="001B1925">
        <w:t>.1</w:t>
      </w:r>
      <w:r w:rsidR="00B004BD" w:rsidRPr="001B1925">
        <w:tab/>
        <w:t>Description</w:t>
      </w:r>
      <w:bookmarkEnd w:id="267"/>
      <w:bookmarkEnd w:id="268"/>
      <w:bookmarkEnd w:id="269"/>
    </w:p>
    <w:p w14:paraId="3DB7D3A3" w14:textId="459641DE" w:rsidR="00B004BD" w:rsidRPr="001B1925" w:rsidRDefault="00B004BD" w:rsidP="00B004BD">
      <w:pPr>
        <w:jc w:val="both"/>
        <w:rPr>
          <w:bCs/>
        </w:rPr>
      </w:pPr>
      <w:r w:rsidRPr="001B1925">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71835E78" w14:textId="790810AC" w:rsidR="00C77958" w:rsidRPr="001B1925" w:rsidRDefault="00104A4B" w:rsidP="00C77958">
      <w:pPr>
        <w:pStyle w:val="Heading6"/>
      </w:pPr>
      <w:bookmarkStart w:id="270" w:name="_Toc139015276"/>
      <w:bookmarkStart w:id="271" w:name="_Toc152690262"/>
      <w:r>
        <w:t>1</w:t>
      </w:r>
      <w:r w:rsidR="00381D9F">
        <w:t>3</w:t>
      </w:r>
      <w:r w:rsidR="00C77958" w:rsidRPr="00137109">
        <w:t>.2.4.4.</w:t>
      </w:r>
      <w:r w:rsidR="00C77958" w:rsidRPr="00F31056">
        <w:t>8.2</w:t>
      </w:r>
      <w:r w:rsidR="00C77958" w:rsidRPr="00F31056">
        <w:tab/>
      </w:r>
      <w:r w:rsidR="00C77958" w:rsidRPr="001B1925">
        <w:t>Parameters</w:t>
      </w:r>
      <w:bookmarkEnd w:id="270"/>
      <w:bookmarkEnd w:id="271"/>
    </w:p>
    <w:p w14:paraId="3069C561" w14:textId="370F896C" w:rsidR="00C77958" w:rsidRPr="001B1925" w:rsidRDefault="00C77958" w:rsidP="00B004BD">
      <w:pPr>
        <w:jc w:val="both"/>
        <w:rPr>
          <w:bCs/>
        </w:rPr>
      </w:pPr>
      <w:r w:rsidRPr="001B1925">
        <w:rPr>
          <w:bCs/>
        </w:rPr>
        <w:t>target: this parameter indicates the id of the target endpoint</w:t>
      </w:r>
    </w:p>
    <w:p w14:paraId="554D340D" w14:textId="77777777" w:rsidR="00811DAE" w:rsidRPr="001B1925" w:rsidRDefault="00104A4B" w:rsidP="00811DAE">
      <w:pPr>
        <w:pStyle w:val="Heading5"/>
      </w:pPr>
      <w:bookmarkStart w:id="272" w:name="_Toc133303969"/>
      <w:bookmarkStart w:id="273" w:name="_Toc139015277"/>
      <w:bookmarkStart w:id="274" w:name="_Toc152690263"/>
      <w:r>
        <w:t>1</w:t>
      </w:r>
      <w:r w:rsidR="00381D9F">
        <w:t>3</w:t>
      </w:r>
      <w:r w:rsidR="00B004BD" w:rsidRPr="00137109">
        <w:t>.2.4.4.9</w:t>
      </w:r>
      <w:r w:rsidR="00B004BD" w:rsidRPr="00137109">
        <w:tab/>
        <w:t>Application message</w:t>
      </w:r>
      <w:bookmarkEnd w:id="272"/>
      <w:bookmarkEnd w:id="273"/>
      <w:bookmarkEnd w:id="274"/>
    </w:p>
    <w:p w14:paraId="168A9FEE" w14:textId="6C988CA1" w:rsidR="00B004BD" w:rsidRPr="001B1925" w:rsidRDefault="00104A4B" w:rsidP="00B004BD">
      <w:pPr>
        <w:pStyle w:val="Heading6"/>
      </w:pPr>
      <w:bookmarkStart w:id="275" w:name="_Toc133303970"/>
      <w:bookmarkStart w:id="276" w:name="_Toc139015278"/>
      <w:bookmarkStart w:id="277" w:name="_Toc152690264"/>
      <w:r>
        <w:t>1</w:t>
      </w:r>
      <w:r w:rsidR="00381D9F">
        <w:t>3</w:t>
      </w:r>
      <w:r w:rsidR="00B004BD" w:rsidRPr="00137109">
        <w:t>.2.</w:t>
      </w:r>
      <w:r w:rsidR="00B004BD" w:rsidRPr="00F31056">
        <w:t>4.4.9</w:t>
      </w:r>
      <w:r w:rsidR="00B004BD" w:rsidRPr="001B1925">
        <w:t>.1</w:t>
      </w:r>
      <w:r w:rsidR="00B004BD" w:rsidRPr="001B1925">
        <w:tab/>
        <w:t>Description</w:t>
      </w:r>
      <w:bookmarkEnd w:id="275"/>
      <w:bookmarkEnd w:id="276"/>
      <w:bookmarkEnd w:id="277"/>
    </w:p>
    <w:p w14:paraId="5F261C37" w14:textId="77777777" w:rsidR="00B004BD" w:rsidRPr="001B1925" w:rsidRDefault="00B004BD" w:rsidP="00B004BD">
      <w:pPr>
        <w:jc w:val="both"/>
        <w:rPr>
          <w:bCs/>
        </w:rPr>
      </w:pPr>
      <w:r w:rsidRPr="001B1925">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Heading6"/>
      </w:pPr>
      <w:bookmarkStart w:id="278" w:name="_Toc133303971"/>
      <w:bookmarkStart w:id="279" w:name="_Toc139015279"/>
      <w:bookmarkStart w:id="280" w:name="_Toc152690265"/>
      <w:r>
        <w:t>1</w:t>
      </w:r>
      <w:r w:rsidR="00381D9F">
        <w:t>3</w:t>
      </w:r>
      <w:r w:rsidR="00B004BD" w:rsidRPr="00137109">
        <w:t>.2.4.4.9.</w:t>
      </w:r>
      <w:r w:rsidR="00B004BD" w:rsidRPr="00F31056">
        <w:t>2</w:t>
      </w:r>
      <w:r w:rsidR="00B004BD" w:rsidRPr="00F31056">
        <w:tab/>
      </w:r>
      <w:r w:rsidR="00B004BD" w:rsidRPr="001B1925">
        <w:t>Parameters</w:t>
      </w:r>
      <w:bookmarkEnd w:id="278"/>
      <w:bookmarkEnd w:id="279"/>
      <w:bookmarkEnd w:id="280"/>
    </w:p>
    <w:p w14:paraId="072F0959" w14:textId="77777777" w:rsidR="00C77958" w:rsidRPr="001B1925" w:rsidRDefault="00C77958" w:rsidP="00C77958">
      <w:pPr>
        <w:jc w:val="both"/>
        <w:rPr>
          <w:bCs/>
        </w:rPr>
      </w:pPr>
      <w:r w:rsidRPr="001B1925">
        <w:rPr>
          <w:bCs/>
        </w:rPr>
        <w:t>target: this parameter indicates the id of the target endpoint</w:t>
      </w:r>
    </w:p>
    <w:p w14:paraId="50D18A33" w14:textId="77777777" w:rsidR="00B004BD" w:rsidRPr="001B1925" w:rsidRDefault="00B004BD" w:rsidP="00B004BD">
      <w:pPr>
        <w:jc w:val="both"/>
        <w:rPr>
          <w:bCs/>
        </w:rPr>
      </w:pPr>
      <w:r w:rsidRPr="001B1925">
        <w:rPr>
          <w:bCs/>
        </w:rPr>
        <w:t xml:space="preserve">type: the type of the application message shall be a URN that uniquely identifies the application message type. </w:t>
      </w:r>
    </w:p>
    <w:p w14:paraId="11AFA384" w14:textId="77777777" w:rsidR="00B004BD" w:rsidRPr="001B1925" w:rsidRDefault="00B004BD" w:rsidP="00B004BD">
      <w:pPr>
        <w:jc w:val="both"/>
        <w:rPr>
          <w:bCs/>
        </w:rPr>
      </w:pPr>
      <w:r w:rsidRPr="001B1925">
        <w:rPr>
          <w:bCs/>
        </w:rPr>
        <w:t>value: an object that contains the application message content.</w:t>
      </w:r>
    </w:p>
    <w:p w14:paraId="1A20C264" w14:textId="700FC3AB" w:rsidR="00B004BD" w:rsidRPr="001B1925" w:rsidRDefault="00104A4B" w:rsidP="00B004BD">
      <w:pPr>
        <w:pStyle w:val="Heading4"/>
      </w:pPr>
      <w:bookmarkStart w:id="281" w:name="_Toc133303972"/>
      <w:bookmarkStart w:id="282" w:name="_Toc139015280"/>
      <w:bookmarkStart w:id="283" w:name="_Toc152690266"/>
      <w:r>
        <w:t>1</w:t>
      </w:r>
      <w:r w:rsidR="00381D9F">
        <w:t>3</w:t>
      </w:r>
      <w:r w:rsidR="00B004BD" w:rsidRPr="00137109">
        <w:t>.2.</w:t>
      </w:r>
      <w:r w:rsidR="00B004BD" w:rsidRPr="00F31056">
        <w:t>4.5</w:t>
      </w:r>
      <w:r w:rsidR="00B004BD" w:rsidRPr="00F31056">
        <w:tab/>
      </w:r>
      <w:r w:rsidR="00B004BD" w:rsidRPr="001B1925">
        <w:t>Integrity and security</w:t>
      </w:r>
      <w:bookmarkEnd w:id="281"/>
      <w:bookmarkEnd w:id="282"/>
      <w:bookmarkEnd w:id="283"/>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C9474C" w:rsidRDefault="008471E9" w:rsidP="008471E9">
      <w:pPr>
        <w:pStyle w:val="B1"/>
      </w:pPr>
      <w:r w:rsidRPr="001B1925">
        <w:lastRenderedPageBreak/>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These mechanisms are possible to implement using the WebCrypto API, which makes them web-friendly. Consulting with SA3 on the</w:t>
      </w:r>
      <w:r w:rsidRPr="0093474E">
        <w:rPr>
          <w:bCs/>
        </w:rPr>
        <w:t>se security algorithms is recommended.</w:t>
      </w:r>
    </w:p>
    <w:p w14:paraId="1400565F" w14:textId="7D45BCFC" w:rsidR="00B004BD" w:rsidRPr="007732D4" w:rsidRDefault="00104A4B" w:rsidP="00B004BD">
      <w:pPr>
        <w:pStyle w:val="Heading4"/>
      </w:pPr>
      <w:bookmarkStart w:id="284" w:name="_Toc133303973"/>
      <w:bookmarkStart w:id="285" w:name="_Toc139015281"/>
      <w:bookmarkStart w:id="286" w:name="_Toc152690267"/>
      <w:r>
        <w:t>1</w:t>
      </w:r>
      <w:r w:rsidR="00381D9F">
        <w:t>3</w:t>
      </w:r>
      <w:r w:rsidR="00B004BD" w:rsidRPr="007732D4">
        <w:t>.2.4.6</w:t>
      </w:r>
      <w:r w:rsidR="00B004BD" w:rsidRPr="007732D4">
        <w:tab/>
        <w:t>JSON schema</w:t>
      </w:r>
      <w:bookmarkEnd w:id="284"/>
      <w:bookmarkEnd w:id="285"/>
      <w:bookmarkEnd w:id="286"/>
    </w:p>
    <w:p w14:paraId="6BFE31A8" w14:textId="60D912D6" w:rsidR="00B004BD" w:rsidRDefault="00B004BD" w:rsidP="00B004BD">
      <w:pPr>
        <w:jc w:val="both"/>
        <w:rPr>
          <w:bCs/>
        </w:rPr>
      </w:pPr>
      <w:r w:rsidRPr="00137109">
        <w:rPr>
          <w:bCs/>
        </w:rPr>
        <w:t>The JSON schema of the SWAP messages is follows:</w:t>
      </w:r>
    </w:p>
    <w:p w14:paraId="02B485EB" w14:textId="1F4EF6F1" w:rsidR="00705B5B" w:rsidRPr="001B4919" w:rsidRDefault="00705B5B" w:rsidP="001B4919">
      <w:pPr>
        <w:pStyle w:val="TH"/>
        <w:rPr>
          <w:bCs/>
        </w:rPr>
      </w:pPr>
      <w:r w:rsidRPr="00CC1F51">
        <w:t xml:space="preserve">Table </w:t>
      </w:r>
      <w:r>
        <w:t>13.2.4.6-1</w:t>
      </w:r>
      <w:r w:rsidRPr="00CC1F51">
        <w:t>:</w:t>
      </w:r>
      <w:r>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TableGrid"/>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705B5B">
                  <w:pPr>
                    <w:shd w:val="clear" w:color="auto" w:fill="FFFFFF"/>
                    <w:spacing w:after="0" w:line="285" w:lineRule="atLeast"/>
                    <w:rPr>
                      <w:color w:val="000000"/>
                    </w:rPr>
                  </w:pPr>
                  <w:r w:rsidRPr="006F3D1F">
                    <w:rPr>
                      <w:color w:val="000000"/>
                    </w:rPr>
                    <w:t>{</w:t>
                  </w:r>
                </w:p>
                <w:p w14:paraId="233688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"$schema"</w:t>
                  </w:r>
                  <w:r w:rsidRPr="006F3D1F">
                    <w:rPr>
                      <w:color w:val="000000"/>
                    </w:rPr>
                    <w:t xml:space="preserve">: </w:t>
                  </w:r>
                  <w:r w:rsidRPr="006F3D1F">
                    <w:rPr>
                      <w:color w:val="A31515"/>
                    </w:rPr>
                    <w:t>"http://json-schema.org/draft-07/schema"</w:t>
                  </w:r>
                  <w:r w:rsidRPr="006F3D1F">
                    <w:rPr>
                      <w:color w:val="000000"/>
                    </w:rPr>
                    <w:t>,</w:t>
                  </w:r>
                </w:p>
                <w:p w14:paraId="7E2ABA7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"title"</w:t>
                  </w:r>
                  <w:r w:rsidRPr="006F3D1F">
                    <w:rPr>
                      <w:color w:val="000000"/>
                    </w:rPr>
                    <w:t xml:space="preserve">: </w:t>
                  </w:r>
                  <w:r w:rsidRPr="006F3D1F">
                    <w:rPr>
                      <w:color w:val="A31515"/>
                    </w:rPr>
                    <w:t>"3GPP.SWAP"</w:t>
                  </w:r>
                  <w:r w:rsidRPr="006F3D1F">
                    <w:rPr>
                      <w:color w:val="000000"/>
                    </w:rPr>
                    <w:t>,</w:t>
                  </w:r>
                </w:p>
                <w:p w14:paraId="48408EE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FB7BAF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description of the SWAP messages"</w:t>
                  </w:r>
                  <w:r w:rsidRPr="006F3D1F">
                    <w:rPr>
                      <w:color w:val="000000"/>
                    </w:rPr>
                    <w:t>,</w:t>
                  </w:r>
                </w:p>
                <w:p w14:paraId="768D722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B60E78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"version"</w:t>
                  </w:r>
                  <w:r w:rsidRPr="006F3D1F">
                    <w:rPr>
                      <w:color w:val="000000"/>
                    </w:rPr>
                    <w:t>: {</w:t>
                  </w:r>
                </w:p>
                <w:p w14:paraId="3FA0250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version of the SWAP protocol"</w:t>
                  </w:r>
                  <w:r w:rsidRPr="006F3D1F">
                    <w:rPr>
                      <w:color w:val="000000"/>
                    </w:rPr>
                    <w:t>,</w:t>
                  </w:r>
                </w:p>
                <w:p w14:paraId="7DB858D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24357398" w14:textId="77777777" w:rsidR="00705B5B" w:rsidRPr="006F3D1F" w:rsidRDefault="00705B5B" w:rsidP="00705B5B">
                  <w:pPr>
                    <w:shd w:val="clear" w:color="auto" w:fill="FFFFFF"/>
                    <w:spacing w:after="0" w:line="285" w:lineRule="atLeast"/>
                    <w:rPr>
                      <w:color w:val="000000"/>
                    </w:rPr>
                  </w:pPr>
                  <w:r w:rsidRPr="006F3D1F">
                    <w:rPr>
                      <w:color w:val="000000"/>
                    </w:rPr>
                    <w:t>        },</w:t>
                  </w:r>
                </w:p>
                <w:p w14:paraId="31A0645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"source_id"</w:t>
                  </w:r>
                  <w:r w:rsidRPr="006F3D1F">
                    <w:rPr>
                      <w:color w:val="000000"/>
                    </w:rPr>
                    <w:t>: {</w:t>
                  </w:r>
                </w:p>
                <w:p w14:paraId="71351F9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"A unique identifier of the source"</w:t>
                  </w:r>
                  <w:r w:rsidRPr="006F3D1F">
                    <w:rPr>
                      <w:color w:val="000000"/>
                    </w:rPr>
                    <w:t>, </w:t>
                  </w:r>
                </w:p>
                <w:p w14:paraId="1E09A51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p>
                <w:p w14:paraId="731051D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4201B5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"message_id"</w:t>
                  </w:r>
                  <w:r w:rsidRPr="006F3D1F">
                    <w:rPr>
                      <w:color w:val="000000"/>
                    </w:rPr>
                    <w:t>: {</w:t>
                  </w:r>
                </w:p>
                <w:p w14:paraId="6EC6A79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sequence number of the message "</w:t>
                  </w:r>
                  <w:r w:rsidRPr="006F3D1F">
                    <w:rPr>
                      <w:color w:val="000000"/>
                    </w:rPr>
                    <w:t>,</w:t>
                  </w:r>
                </w:p>
                <w:p w14:paraId="5618E9EE"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14D33CC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6CF9F0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"message_type"</w:t>
                  </w:r>
                  <w:r w:rsidRPr="006F3D1F">
                    <w:rPr>
                      <w:color w:val="000000"/>
                    </w:rPr>
                    <w:t>: {</w:t>
                  </w:r>
                </w:p>
                <w:p w14:paraId="66145EE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type of the SWAP message"</w:t>
                  </w:r>
                  <w:r w:rsidRPr="006F3D1F">
                    <w:rPr>
                      <w:color w:val="000000"/>
                    </w:rPr>
                    <w:t>,</w:t>
                  </w:r>
                </w:p>
                <w:p w14:paraId="3689A6D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r w:rsidRPr="006F3D1F">
                    <w:rPr>
                      <w:color w:val="000000"/>
                    </w:rPr>
                    <w:t>,</w:t>
                  </w:r>
                </w:p>
                <w:p w14:paraId="59D1BD8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"enum"</w:t>
                  </w:r>
                  <w:r w:rsidRPr="006F3D1F">
                    <w:rPr>
                      <w:color w:val="000000"/>
                    </w:rPr>
                    <w:t>: [</w:t>
                  </w:r>
                  <w:r w:rsidRPr="006F3D1F">
                    <w:rPr>
                      <w:color w:val="A31515"/>
                    </w:rPr>
                    <w:t>"register"</w:t>
                  </w:r>
                  <w:r w:rsidRPr="006F3D1F">
                    <w:rPr>
                      <w:color w:val="000000"/>
                    </w:rPr>
                    <w:t xml:space="preserve">, </w:t>
                  </w:r>
                  <w:r w:rsidRPr="006F3D1F">
                    <w:rPr>
                      <w:color w:val="A31515"/>
                    </w:rPr>
                    <w:t>"connect"</w:t>
                  </w:r>
                  <w:r w:rsidRPr="006F3D1F">
                    <w:rPr>
                      <w:color w:val="000000"/>
                    </w:rPr>
                    <w:t xml:space="preserve">, </w:t>
                  </w:r>
                  <w:r w:rsidRPr="006F3D1F">
                    <w:rPr>
                      <w:color w:val="A31515"/>
                    </w:rPr>
                    <w:t>"response"</w:t>
                  </w:r>
                  <w:r w:rsidRPr="006F3D1F">
                    <w:rPr>
                      <w:color w:val="000000"/>
                    </w:rPr>
                    <w:t xml:space="preserve">, </w:t>
                  </w:r>
                  <w:r w:rsidRPr="006F3D1F">
                    <w:rPr>
                      <w:color w:val="A31515"/>
                    </w:rPr>
                    <w:t>"accept"</w:t>
                  </w:r>
                  <w:r w:rsidRPr="006F3D1F">
                    <w:rPr>
                      <w:color w:val="000000"/>
                    </w:rPr>
                    <w:t xml:space="preserve">, </w:t>
                  </w:r>
                  <w:r w:rsidRPr="006F3D1F">
                    <w:rPr>
                      <w:color w:val="A31515"/>
                    </w:rPr>
                    <w:t>"reject"</w:t>
                  </w:r>
                  <w:r w:rsidRPr="006F3D1F">
                    <w:rPr>
                      <w:color w:val="000000"/>
                    </w:rPr>
                    <w:t xml:space="preserve">, </w:t>
                  </w:r>
                  <w:r w:rsidRPr="006F3D1F">
                    <w:rPr>
                      <w:color w:val="A31515"/>
                    </w:rPr>
                    <w:t>"update"</w:t>
                  </w:r>
                  <w:r w:rsidRPr="006F3D1F">
                    <w:rPr>
                      <w:color w:val="000000"/>
                    </w:rPr>
                    <w:t xml:space="preserve">, </w:t>
                  </w:r>
                  <w:r w:rsidRPr="006F3D1F">
                    <w:rPr>
                      <w:color w:val="A31515"/>
                    </w:rPr>
                    <w:t>"close"</w:t>
                  </w:r>
                  <w:r w:rsidRPr="006F3D1F">
                    <w:rPr>
                      <w:color w:val="000000"/>
                    </w:rPr>
                    <w:t xml:space="preserve">, </w:t>
                  </w:r>
                  <w:r w:rsidRPr="006F3D1F">
                    <w:rPr>
                      <w:color w:val="A31515"/>
                    </w:rPr>
                    <w:t>"application"</w:t>
                  </w:r>
                  <w:r w:rsidRPr="006F3D1F">
                    <w:rPr>
                      <w:color w:val="000000"/>
                    </w:rPr>
                    <w:t>]</w:t>
                  </w:r>
                </w:p>
                <w:p w14:paraId="5E5FB0F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814C8E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"oneOf"</w:t>
                  </w:r>
                  <w:r w:rsidRPr="006F3D1F">
                    <w:rPr>
                      <w:color w:val="000000"/>
                    </w:rPr>
                    <w:t>: [</w:t>
                  </w:r>
                </w:p>
                <w:p w14:paraId="706CF3B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ECF194A"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A09E2F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85497E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2053B2D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601822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EA0E8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83BD8B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AF49FA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59D504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"ack"</w:t>
                  </w:r>
                  <w:r w:rsidRPr="006F3D1F">
                    <w:rPr>
                      <w:color w:val="000000"/>
                    </w:rPr>
                    <w:t xml:space="preserve">, </w:t>
                  </w:r>
                  <w:r w:rsidRPr="006F3D1F">
                    <w:rPr>
                      <w:color w:val="A31515"/>
                    </w:rPr>
                    <w:t>"error"</w:t>
                  </w:r>
                  <w:r w:rsidRPr="006F3D1F">
                    <w:rPr>
                      <w:color w:val="000000"/>
                    </w:rPr>
                    <w:t>]},</w:t>
                  </w:r>
                </w:p>
                <w:p w14:paraId="6F1CF394"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44B95B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"integer"</w:t>
                  </w:r>
                  <w:r w:rsidRPr="006F3D1F">
                    <w:rPr>
                      <w:color w:val="000000"/>
                    </w:rPr>
                    <w:t>},</w:t>
                  </w:r>
                </w:p>
                <w:p w14:paraId="15F4EC0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00F2E9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17C4316" w14:textId="77777777" w:rsidR="00705B5B" w:rsidRPr="006F3D1F" w:rsidRDefault="00705B5B" w:rsidP="00705B5B">
                  <w:pPr>
                    <w:shd w:val="clear" w:color="auto" w:fill="FFFFFF"/>
                    <w:spacing w:after="0" w:line="285" w:lineRule="atLeast"/>
                    <w:rPr>
                      <w:color w:val="000000"/>
                    </w:rPr>
                  </w:pPr>
                  <w:r w:rsidRPr="006F3D1F">
                    <w:rPr>
                      <w:color w:val="000000"/>
                    </w:rPr>
                    <w:lastRenderedPageBreak/>
                    <w:t>            },</w:t>
                  </w:r>
                </w:p>
                <w:p w14:paraId="672654D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490CE1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23FEF8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69D3C77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"offer"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C98AC8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0820792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0D4EEF0"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3DF4D3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8A33E7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79A0D14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98A179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"answer"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31B6F01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2266B97"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6FA5EA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E0D8A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892B0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4E86B98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21888D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"number"</w:t>
                  </w:r>
                  <w:r w:rsidRPr="006F3D1F">
                    <w:rPr>
                      <w:color w:val="000000"/>
                    </w:rPr>
                    <w:t>},</w:t>
                  </w:r>
                </w:p>
                <w:p w14:paraId="0E9F608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"error_id"</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1346450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09D2E34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7A66DEE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783481F"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272AA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3FA1CA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0D2B51B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51E9F7A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"value"</w:t>
                  </w:r>
                  <w:r w:rsidRPr="006F3D1F">
                    <w:rPr>
                      <w:color w:val="000000"/>
                    </w:rPr>
                    <w:t>: {</w:t>
                  </w:r>
                  <w:r w:rsidRPr="006F3D1F">
                    <w:rPr>
                      <w:color w:val="0451A5"/>
                    </w:rPr>
                    <w:t>"type"</w:t>
                  </w:r>
                  <w:r w:rsidRPr="006F3D1F">
                    <w:rPr>
                      <w:color w:val="000000"/>
                    </w:rPr>
                    <w:t xml:space="preserve">: </w:t>
                  </w:r>
                  <w:r w:rsidRPr="006F3D1F">
                    <w:rPr>
                      <w:color w:val="A31515"/>
                    </w:rPr>
                    <w:t>"object"</w:t>
                  </w:r>
                  <w:r w:rsidRPr="006F3D1F">
                    <w:rPr>
                      <w:color w:val="000000"/>
                    </w:rPr>
                    <w:t>}</w:t>
                  </w:r>
                </w:p>
                <w:p w14:paraId="17CD866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AABA2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AB4004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67B474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"extensions"</w:t>
                  </w:r>
                  <w:r w:rsidRPr="006F3D1F">
                    <w:rPr>
                      <w:color w:val="000000"/>
                    </w:rPr>
                    <w:t>: {}</w:t>
                  </w:r>
                </w:p>
                <w:p w14:paraId="526B7F4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0FEE85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"required"</w:t>
                  </w:r>
                  <w:r w:rsidRPr="006F3D1F">
                    <w:rPr>
                      <w:color w:val="000000"/>
                    </w:rPr>
                    <w:t>: [</w:t>
                  </w:r>
                  <w:r w:rsidRPr="006F3D1F">
                    <w:rPr>
                      <w:color w:val="A31515"/>
                    </w:rPr>
                    <w:t>"version"</w:t>
                  </w:r>
                  <w:r w:rsidRPr="006F3D1F">
                    <w:rPr>
                      <w:color w:val="000000"/>
                    </w:rPr>
                    <w:t xml:space="preserve">, </w:t>
                  </w:r>
                  <w:r w:rsidRPr="006F3D1F">
                    <w:rPr>
                      <w:color w:val="A31515"/>
                    </w:rPr>
                    <w:t>"source"</w:t>
                  </w:r>
                  <w:r w:rsidRPr="006F3D1F">
                    <w:rPr>
                      <w:color w:val="000000"/>
                    </w:rPr>
                    <w:t xml:space="preserve">, </w:t>
                  </w:r>
                  <w:r w:rsidRPr="006F3D1F">
                    <w:rPr>
                      <w:color w:val="A31515"/>
                    </w:rPr>
                    <w:t>"message_id"</w:t>
                  </w:r>
                  <w:r w:rsidRPr="006F3D1F">
                    <w:rPr>
                      <w:color w:val="000000"/>
                    </w:rPr>
                    <w:t>]</w:t>
                  </w:r>
                </w:p>
                <w:p w14:paraId="4E241CC2" w14:textId="77777777" w:rsidR="00705B5B" w:rsidRPr="001B1925" w:rsidRDefault="00705B5B" w:rsidP="00705B5B">
                  <w:pPr>
                    <w:jc w:val="both"/>
                    <w:rPr>
                      <w:bCs/>
                    </w:rPr>
                  </w:pPr>
                  <w:r w:rsidRPr="006F3D1F">
                    <w:rPr>
                      <w:color w:val="000000"/>
                    </w:rPr>
                    <w:t>}</w:t>
                  </w:r>
                </w:p>
              </w:tc>
            </w:tr>
          </w:tbl>
          <w:p w14:paraId="43BE594E" w14:textId="5A657F23" w:rsidR="00C77958" w:rsidRPr="001B1925" w:rsidRDefault="00C77958" w:rsidP="00C77958">
            <w:pPr>
              <w:jc w:val="both"/>
              <w:rPr>
                <w:bCs/>
              </w:rPr>
            </w:pPr>
          </w:p>
        </w:tc>
      </w:tr>
    </w:tbl>
    <w:p w14:paraId="1691CB00" w14:textId="02CB50C3" w:rsidR="00C77958" w:rsidRPr="00F31056" w:rsidRDefault="00381D9F" w:rsidP="006309B1">
      <w:pPr>
        <w:pStyle w:val="Heading4"/>
      </w:pPr>
      <w:bookmarkStart w:id="287" w:name="_Toc139015282"/>
      <w:bookmarkStart w:id="288" w:name="_Toc152690268"/>
      <w:r>
        <w:lastRenderedPageBreak/>
        <w:t>13</w:t>
      </w:r>
      <w:r w:rsidR="00C77958" w:rsidRPr="00F31056">
        <w:t>.2.4.</w:t>
      </w:r>
      <w:r w:rsidR="001260F2" w:rsidRPr="00F31056">
        <w:t>7</w:t>
      </w:r>
      <w:r w:rsidR="00C77958" w:rsidRPr="00F31056">
        <w:tab/>
      </w:r>
      <w:r w:rsidR="001260F2" w:rsidRPr="00F31056">
        <w:t>Protocol operation</w:t>
      </w:r>
      <w:bookmarkEnd w:id="287"/>
      <w:bookmarkEnd w:id="288"/>
    </w:p>
    <w:p w14:paraId="3F10297E" w14:textId="02B891CA"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 </w:t>
      </w:r>
    </w:p>
    <w:p w14:paraId="6A1489C2" w14:textId="002630F8" w:rsidR="001260F2" w:rsidRDefault="001260F2" w:rsidP="001260F2">
      <w:pPr>
        <w:rPr>
          <w:noProof/>
        </w:rPr>
      </w:pPr>
      <w:r w:rsidRPr="001B1925">
        <w:rPr>
          <w:noProof/>
        </w:rPr>
        <w:t>The error messages shall be formatted according to the Problem Details specification in RFC7807.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TableGrid"/>
        <w:tblW w:w="0" w:type="auto"/>
        <w:tblInd w:w="-5" w:type="dxa"/>
        <w:tblLook w:val="04A0" w:firstRow="1" w:lastRow="0" w:firstColumn="1" w:lastColumn="0" w:noHBand="0" w:noVBand="1"/>
      </w:tblPr>
      <w:tblGrid>
        <w:gridCol w:w="5895"/>
        <w:gridCol w:w="2567"/>
      </w:tblGrid>
      <w:tr w:rsidR="00135714" w:rsidRPr="001B1925" w14:paraId="5860BA37" w14:textId="77777777" w:rsidTr="00135714">
        <w:tc>
          <w:tcPr>
            <w:tcW w:w="5895" w:type="dxa"/>
          </w:tcPr>
          <w:p w14:paraId="520CF458" w14:textId="77777777" w:rsidR="00135714" w:rsidRPr="001B1925" w:rsidRDefault="00135714" w:rsidP="00BB2BCD">
            <w:pPr>
              <w:jc w:val="center"/>
              <w:rPr>
                <w:b/>
                <w:bCs/>
                <w:noProof/>
              </w:rPr>
            </w:pPr>
            <w:r w:rsidRPr="001B1925">
              <w:rPr>
                <w:b/>
                <w:bCs/>
                <w:noProof/>
              </w:rPr>
              <w:t>Error message type</w:t>
            </w:r>
          </w:p>
        </w:tc>
        <w:tc>
          <w:tcPr>
            <w:tcW w:w="2567" w:type="dxa"/>
          </w:tcPr>
          <w:p w14:paraId="5606A7D0" w14:textId="77777777" w:rsidR="00135714" w:rsidRPr="001B1925" w:rsidRDefault="00135714" w:rsidP="00BB2BCD">
            <w:pPr>
              <w:jc w:val="center"/>
              <w:rPr>
                <w:b/>
                <w:bCs/>
                <w:noProof/>
              </w:rPr>
            </w:pPr>
            <w:r w:rsidRPr="001B1925">
              <w:rPr>
                <w:b/>
                <w:bCs/>
                <w:noProof/>
              </w:rPr>
              <w:t>Error message title</w:t>
            </w:r>
          </w:p>
        </w:tc>
      </w:tr>
      <w:tr w:rsidR="00135714" w:rsidRPr="001B1925" w14:paraId="02D3302E" w14:textId="77777777" w:rsidTr="00135714">
        <w:tc>
          <w:tcPr>
            <w:tcW w:w="5895" w:type="dxa"/>
          </w:tcPr>
          <w:p w14:paraId="11D4C027" w14:textId="77777777" w:rsidR="00135714" w:rsidRPr="001B1925" w:rsidRDefault="00135714" w:rsidP="00BB2BCD">
            <w:pPr>
              <w:rPr>
                <w:noProof/>
              </w:rPr>
            </w:pPr>
            <w:r w:rsidRPr="001B1925">
              <w:rPr>
                <w:noProof/>
              </w:rPr>
              <w:t>http://forge.3gpp.org/sa4/swap/message_unknown.html</w:t>
            </w:r>
          </w:p>
        </w:tc>
        <w:tc>
          <w:tcPr>
            <w:tcW w:w="2567" w:type="dxa"/>
          </w:tcPr>
          <w:p w14:paraId="29DC486C" w14:textId="77777777" w:rsidR="00135714" w:rsidRPr="001B1925" w:rsidRDefault="00135714" w:rsidP="00BB2BCD">
            <w:pPr>
              <w:rPr>
                <w:noProof/>
              </w:rPr>
            </w:pPr>
            <w:r w:rsidRPr="001B1925">
              <w:rPr>
                <w:noProof/>
              </w:rPr>
              <w:t>Message type unknown</w:t>
            </w:r>
          </w:p>
        </w:tc>
      </w:tr>
      <w:tr w:rsidR="00135714" w:rsidRPr="001B1925" w14:paraId="11B95D8B" w14:textId="77777777" w:rsidTr="00135714">
        <w:tc>
          <w:tcPr>
            <w:tcW w:w="5895" w:type="dxa"/>
          </w:tcPr>
          <w:p w14:paraId="7AEBF91F" w14:textId="77777777" w:rsidR="00135714" w:rsidRPr="001B1925" w:rsidRDefault="00135714" w:rsidP="00BB2BCD">
            <w:pPr>
              <w:rPr>
                <w:noProof/>
              </w:rPr>
            </w:pPr>
            <w:r w:rsidRPr="001B1925">
              <w:rPr>
                <w:noProof/>
              </w:rPr>
              <w:lastRenderedPageBreak/>
              <w:t>http://forge.3gpp.org/sa4/swap/message_malformatted.html</w:t>
            </w:r>
          </w:p>
        </w:tc>
        <w:tc>
          <w:tcPr>
            <w:tcW w:w="2567" w:type="dxa"/>
          </w:tcPr>
          <w:p w14:paraId="49C1251B" w14:textId="77777777" w:rsidR="00135714" w:rsidRPr="001B1925" w:rsidRDefault="00135714" w:rsidP="00BB2BCD">
            <w:pPr>
              <w:rPr>
                <w:noProof/>
              </w:rPr>
            </w:pPr>
            <w:r w:rsidRPr="001B1925">
              <w:rPr>
                <w:noProof/>
              </w:rPr>
              <w:t>Message malformatted</w:t>
            </w:r>
          </w:p>
        </w:tc>
      </w:tr>
      <w:tr w:rsidR="00135714" w:rsidRPr="001B1925" w14:paraId="5CBC6F7F" w14:textId="77777777" w:rsidTr="00135714">
        <w:tc>
          <w:tcPr>
            <w:tcW w:w="5895" w:type="dxa"/>
          </w:tcPr>
          <w:p w14:paraId="0F466415" w14:textId="77777777" w:rsidR="00135714" w:rsidRPr="001B1925" w:rsidRDefault="00135714" w:rsidP="00BB2BCD">
            <w:pPr>
              <w:rPr>
                <w:noProof/>
              </w:rPr>
            </w:pPr>
            <w:r w:rsidRPr="001B1925">
              <w:rPr>
                <w:noProof/>
              </w:rPr>
              <w:t>http://forge.3gpp.org/sa4/swap/target_unknown.html</w:t>
            </w:r>
          </w:p>
        </w:tc>
        <w:tc>
          <w:tcPr>
            <w:tcW w:w="2567" w:type="dxa"/>
          </w:tcPr>
          <w:p w14:paraId="1A7A3127" w14:textId="77777777" w:rsidR="00135714" w:rsidRPr="001B1925" w:rsidRDefault="00135714" w:rsidP="00BB2BCD">
            <w:pPr>
              <w:rPr>
                <w:noProof/>
              </w:rPr>
            </w:pPr>
            <w:r w:rsidRPr="001B1925">
              <w:rPr>
                <w:noProof/>
              </w:rPr>
              <w:t>Target cannot be located</w:t>
            </w:r>
          </w:p>
        </w:tc>
      </w:tr>
      <w:tr w:rsidR="00135714" w:rsidRPr="001B1925" w14:paraId="05066CAC" w14:textId="77777777" w:rsidTr="00135714">
        <w:tc>
          <w:tcPr>
            <w:tcW w:w="5895" w:type="dxa"/>
          </w:tcPr>
          <w:p w14:paraId="440E3C2B" w14:textId="77777777" w:rsidR="00135714" w:rsidRPr="001B1925" w:rsidRDefault="00135714" w:rsidP="00BB2BCD">
            <w:pPr>
              <w:rPr>
                <w:noProof/>
              </w:rPr>
            </w:pPr>
            <w:r w:rsidRPr="001B1925">
              <w:rPr>
                <w:noProof/>
              </w:rPr>
              <w:t>http://forge.3gpp.org/sa4/swap/unauthorized.html</w:t>
            </w:r>
          </w:p>
        </w:tc>
        <w:tc>
          <w:tcPr>
            <w:tcW w:w="2567" w:type="dxa"/>
          </w:tcPr>
          <w:p w14:paraId="71272013" w14:textId="77777777" w:rsidR="00135714" w:rsidRPr="001B1925" w:rsidRDefault="00135714" w:rsidP="00BB2BCD">
            <w:pPr>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Every message shall contain the common message fields: source, message_id, and message_type.</w:t>
      </w:r>
      <w:r w:rsidRPr="001B1925">
        <w:rPr>
          <w:noProof/>
        </w:rPr>
        <w:t xml:space="preserve"> The source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1A247FD9" w:rsidR="00845758" w:rsidRPr="0093474E" w:rsidRDefault="00392211" w:rsidP="00845758">
      <w:pPr>
        <w:pStyle w:val="Heading1"/>
      </w:pPr>
      <w:bookmarkStart w:id="289" w:name="_Toc133303976"/>
      <w:bookmarkStart w:id="290" w:name="_Toc139015285"/>
      <w:bookmarkStart w:id="291" w:name="_Toc152690269"/>
      <w:r>
        <w:t>1</w:t>
      </w:r>
      <w:r w:rsidR="00381D9F">
        <w:t>4</w:t>
      </w:r>
      <w:r w:rsidR="00845758" w:rsidRPr="0093474E">
        <w:tab/>
      </w:r>
      <w:r w:rsidR="008546AE" w:rsidRPr="0093474E">
        <w:t>Packet-loss handling</w:t>
      </w:r>
      <w:bookmarkEnd w:id="289"/>
      <w:bookmarkEnd w:id="290"/>
      <w:bookmarkEnd w:id="291"/>
    </w:p>
    <w:p w14:paraId="5D20D353" w14:textId="294CE331" w:rsidR="0070126B" w:rsidRDefault="00392211" w:rsidP="00845758">
      <w:pPr>
        <w:pStyle w:val="Heading2"/>
      </w:pPr>
      <w:bookmarkStart w:id="292" w:name="_Toc133303977"/>
      <w:bookmarkStart w:id="293" w:name="_Toc139015286"/>
      <w:bookmarkStart w:id="294" w:name="_Toc152690270"/>
      <w:r>
        <w:t>1</w:t>
      </w:r>
      <w:r w:rsidR="00381D9F">
        <w:t>4</w:t>
      </w:r>
      <w:r w:rsidR="00845758" w:rsidRPr="0093474E">
        <w:t>.1</w:t>
      </w:r>
      <w:r w:rsidR="00845758" w:rsidRPr="0093474E">
        <w:tab/>
      </w:r>
      <w:r w:rsidR="0070126B">
        <w:t>Packet-loss handling mechanisms in WebRTC endpoints</w:t>
      </w:r>
      <w:bookmarkEnd w:id="294"/>
    </w:p>
    <w:p w14:paraId="0A1E52F1" w14:textId="05B498AF" w:rsidR="006A3AA5" w:rsidRDefault="006A3AA5" w:rsidP="00C9474C">
      <w:pPr>
        <w:pStyle w:val="Heading3"/>
        <w:rPr>
          <w:lang w:eastAsia="ko-KR"/>
        </w:rPr>
      </w:pPr>
      <w:bookmarkStart w:id="295" w:name="_Toc152690271"/>
      <w:r>
        <w:rPr>
          <w:rFonts w:hint="eastAsia"/>
          <w:lang w:eastAsia="ko-KR"/>
        </w:rPr>
        <w:t>1</w:t>
      </w:r>
      <w:r w:rsidR="00381D9F">
        <w:rPr>
          <w:lang w:eastAsia="ko-KR"/>
        </w:rPr>
        <w:t>4</w:t>
      </w:r>
      <w:r>
        <w:rPr>
          <w:rFonts w:hint="eastAsia"/>
          <w:lang w:eastAsia="ko-KR"/>
        </w:rPr>
        <w:t>.1.1</w:t>
      </w:r>
      <w:r>
        <w:rPr>
          <w:rFonts w:hint="eastAsia"/>
          <w:lang w:eastAsia="ko-KR"/>
        </w:rPr>
        <w:tab/>
        <w:t>Video</w:t>
      </w:r>
      <w:bookmarkEnd w:id="295"/>
    </w:p>
    <w:p w14:paraId="2ED99417" w14:textId="7C5228CB" w:rsidR="006A3AA5" w:rsidRPr="00C9474C" w:rsidRDefault="006A3AA5" w:rsidP="00C9474C">
      <w:pPr>
        <w:pStyle w:val="Heading4"/>
        <w:rPr>
          <w:lang w:eastAsia="ko-KR"/>
        </w:rPr>
      </w:pPr>
      <w:bookmarkStart w:id="296" w:name="_Toc152690272"/>
      <w:r>
        <w:rPr>
          <w:rFonts w:hint="eastAsia"/>
          <w:lang w:eastAsia="ko-KR"/>
        </w:rPr>
        <w:t>1</w:t>
      </w:r>
      <w:r w:rsidR="00381D9F">
        <w:rPr>
          <w:lang w:eastAsia="ko-KR"/>
        </w:rPr>
        <w:t>4</w:t>
      </w:r>
      <w:r>
        <w:rPr>
          <w:rFonts w:hint="eastAsia"/>
          <w:lang w:eastAsia="ko-KR"/>
        </w:rPr>
        <w:t>.1.1.1</w:t>
      </w:r>
      <w:r>
        <w:rPr>
          <w:rFonts w:hint="eastAsia"/>
          <w:lang w:eastAsia="ko-KR"/>
        </w:rPr>
        <w:tab/>
        <w:t>General</w:t>
      </w:r>
      <w:bookmarkEnd w:id="296"/>
    </w:p>
    <w:p w14:paraId="51877C84" w14:textId="77777777" w:rsidR="006A3AA5" w:rsidRPr="00C9474C" w:rsidRDefault="006A3AA5" w:rsidP="00C9474C">
      <w:pPr>
        <w:jc w:val="both"/>
        <w:rPr>
          <w:noProof/>
        </w:rPr>
      </w:pPr>
      <w:r w:rsidRPr="00C9474C">
        <w:rPr>
          <w:noProof/>
        </w:rPr>
        <w:t>The following packet loss handling mechanisms are recommended in RFC 8834 and RFC 8835 for a WebRTC endpoint defined in RFC 8825.</w:t>
      </w:r>
    </w:p>
    <w:p w14:paraId="55C0C146" w14:textId="77777777" w:rsidR="006A3AA5" w:rsidRPr="00C9474C" w:rsidRDefault="006A3AA5" w:rsidP="006A3AA5">
      <w:pPr>
        <w:jc w:val="both"/>
        <w:rPr>
          <w:noProof/>
        </w:rPr>
      </w:pPr>
      <w:r w:rsidRPr="00C9474C">
        <w:rPr>
          <w:noProof/>
        </w:rPr>
        <w:t>WebRTC endpoints offering video shall support extended secure RTP profile for RTCP-based feedback (RTP/SAVPF) (RFC5124), as extended by RFC7007. The RTP/SAVPF profile is the combination of the basic RTP/AVP profile [RFC3551], the RTP profile for RTCP-based feedback (RTP/AVPF) [RFC4585], and the secure RTP profile (RTP/SAVP) [RFC3711].</w:t>
      </w:r>
    </w:p>
    <w:p w14:paraId="5EC374CB" w14:textId="77777777" w:rsidR="006A3AA5" w:rsidRPr="00C9474C" w:rsidRDefault="006A3AA5" w:rsidP="006A3AA5">
      <w:pPr>
        <w:jc w:val="both"/>
        <w:rPr>
          <w:noProof/>
        </w:rPr>
      </w:pPr>
      <w:r w:rsidRPr="00C9474C">
        <w:rPr>
          <w:noProof/>
        </w:rPr>
        <w:t>The WebRTC endpoints behaviour can be controlled by allocating enough RTCP bandwidth using "b=RR:" and "b=RS:" and setting the value of "trr-int". The attributes "b=RS:&lt;bw&gt;" and "b=RR:&lt;bw&gt;" as defined in RFC 4585 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77777777" w:rsidR="006A3AA5" w:rsidRPr="00C9474C" w:rsidRDefault="006A3AA5" w:rsidP="006A3AA5">
      <w:pPr>
        <w:jc w:val="both"/>
        <w:rPr>
          <w:noProof/>
        </w:rPr>
      </w:pPr>
      <w:r w:rsidRPr="00C9474C">
        <w:rPr>
          <w:noProof/>
        </w:rPr>
        <w:t xml:space="preserve">WebRTC endpoints are recommended to use the following mechanisms to recover from packet losses: </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6A3AA5">
      <w:pPr>
        <w:jc w:val="both"/>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Heading4"/>
      </w:pPr>
      <w:bookmarkStart w:id="297" w:name="_Toc152690273"/>
      <w:r>
        <w:lastRenderedPageBreak/>
        <w:t>1</w:t>
      </w:r>
      <w:r w:rsidR="00381D9F">
        <w:t>4</w:t>
      </w:r>
      <w:r w:rsidR="006A3AA5" w:rsidRPr="006A3AA5">
        <w:t>.1.1.2</w:t>
      </w:r>
      <w:r w:rsidR="006A3AA5" w:rsidRPr="006A3AA5">
        <w:tab/>
        <w:t>NACK messages</w:t>
      </w:r>
      <w:bookmarkEnd w:id="297"/>
    </w:p>
    <w:p w14:paraId="44094DAF" w14:textId="77777777" w:rsidR="006A3AA5" w:rsidRPr="006A3AA5" w:rsidRDefault="006A3AA5" w:rsidP="006A3AA5">
      <w:pPr>
        <w:jc w:val="both"/>
        <w:rPr>
          <w:bCs/>
        </w:rPr>
      </w:pPr>
      <w:r w:rsidRPr="006A3AA5">
        <w:rPr>
          <w:bCs/>
        </w:rPr>
        <w:t>AVPF NACK messages are used by WebRTC endpoints to indicate non-received RTP packets for video. WebRTC receivers may send NACKs for missing RTP packets. RTP packet stream senders are required to understand the generic NACK message defined in RFC4585, but they can choose to ignore some or all of this feedback.</w:t>
      </w:r>
    </w:p>
    <w:p w14:paraId="33F5FCE7" w14:textId="0721EB9E" w:rsidR="006A3AA5" w:rsidRPr="006A3AA5" w:rsidRDefault="000B2C13" w:rsidP="00C9474C">
      <w:pPr>
        <w:pStyle w:val="Heading4"/>
      </w:pPr>
      <w:bookmarkStart w:id="298" w:name="_Toc152690274"/>
      <w:r>
        <w:t>1</w:t>
      </w:r>
      <w:r w:rsidR="00381D9F">
        <w:t>4</w:t>
      </w:r>
      <w:r w:rsidR="006A3AA5" w:rsidRPr="006A3AA5">
        <w:t>.1.1.3</w:t>
      </w:r>
      <w:r w:rsidR="006A3AA5" w:rsidRPr="006A3AA5">
        <w:tab/>
        <w:t>PLI message</w:t>
      </w:r>
      <w:bookmarkEnd w:id="298"/>
    </w:p>
    <w:p w14:paraId="7EF40AF2" w14:textId="6E09AF56" w:rsidR="006A3AA5" w:rsidRPr="006A3AA5" w:rsidRDefault="006A3AA5" w:rsidP="006A3AA5">
      <w:pPr>
        <w:jc w:val="both"/>
        <w:rPr>
          <w:bCs/>
        </w:rPr>
      </w:pPr>
      <w:r w:rsidRPr="006A3AA5">
        <w:rPr>
          <w:bCs/>
        </w:rPr>
        <w:t>The Picture Loss Indication message is used by a receiver to tell the sending encoder that it lost the decoder context and would like to have it repaired. WebRTC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Heading4"/>
      </w:pPr>
      <w:bookmarkStart w:id="299" w:name="_Toc152690275"/>
      <w:r>
        <w:t>1</w:t>
      </w:r>
      <w:r w:rsidR="00381D9F">
        <w:t>4</w:t>
      </w:r>
      <w:r w:rsidR="006A3AA5" w:rsidRPr="006A3AA5">
        <w:t>.1.1.4</w:t>
      </w:r>
      <w:r w:rsidR="006A3AA5" w:rsidRPr="006A3AA5">
        <w:tab/>
        <w:t>SLI message</w:t>
      </w:r>
      <w:bookmarkEnd w:id="299"/>
    </w:p>
    <w:p w14:paraId="1C576FDA" w14:textId="77777777" w:rsidR="006A3AA5" w:rsidRPr="006A3AA5" w:rsidRDefault="006A3AA5" w:rsidP="006A3AA5">
      <w:pPr>
        <w:jc w:val="both"/>
        <w:rPr>
          <w:bCs/>
        </w:rPr>
      </w:pPr>
      <w:r w:rsidRPr="006A3AA5">
        <w:rPr>
          <w:bCs/>
        </w:rPr>
        <w:t>The Slice Loss Indication message as defined in RFC4585 is used by a WebRTC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Heading4"/>
      </w:pPr>
      <w:bookmarkStart w:id="300" w:name="_Toc152690276"/>
      <w:r>
        <w:t>1</w:t>
      </w:r>
      <w:r w:rsidR="00381D9F">
        <w:t>4</w:t>
      </w:r>
      <w:r w:rsidR="006A3AA5" w:rsidRPr="006A3AA5">
        <w:t>.1.1.5</w:t>
      </w:r>
      <w:r w:rsidR="006A3AA5" w:rsidRPr="006A3AA5">
        <w:tab/>
        <w:t>FIR message</w:t>
      </w:r>
      <w:bookmarkEnd w:id="300"/>
    </w:p>
    <w:p w14:paraId="552EE528" w14:textId="77777777" w:rsidR="006A3AA5" w:rsidRPr="006A3AA5" w:rsidRDefault="006A3AA5" w:rsidP="006A3AA5">
      <w:pPr>
        <w:jc w:val="both"/>
        <w:rPr>
          <w:bCs/>
        </w:rPr>
      </w:pPr>
      <w:r w:rsidRPr="006A3AA5">
        <w:rPr>
          <w:bCs/>
        </w:rPr>
        <w:t>The Full Intra Request message defined in RFC5104 is used to make a request by a WebRTC receiver for a new Intra picture from a WebRTC sender. WebRTC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Heading4"/>
      </w:pPr>
      <w:bookmarkStart w:id="301" w:name="_Toc152690277"/>
      <w:r>
        <w:t>1</w:t>
      </w:r>
      <w:r w:rsidR="00381D9F">
        <w:t>4</w:t>
      </w:r>
      <w:r w:rsidR="006A3AA5" w:rsidRPr="006A3AA5">
        <w:t>.1.1.6</w:t>
      </w:r>
      <w:r w:rsidR="006A3AA5" w:rsidRPr="006A3AA5">
        <w:tab/>
        <w:t>Temporal-Spatial Trade-Off Request (TSTR)</w:t>
      </w:r>
      <w:bookmarkEnd w:id="301"/>
    </w:p>
    <w:p w14:paraId="18D513F6" w14:textId="77777777" w:rsidR="006A3AA5" w:rsidRPr="006A3AA5" w:rsidRDefault="006A3AA5" w:rsidP="006A3AA5">
      <w:pPr>
        <w:jc w:val="both"/>
        <w:rPr>
          <w:bCs/>
        </w:rPr>
      </w:pPr>
      <w:r w:rsidRPr="006A3AA5">
        <w:rPr>
          <w:bCs/>
        </w:rPr>
        <w:t>The temporal-spatial trade-off request and notification are defined in RFC5104. This request can be used to ask the video encoder to change the trade-off it makes between temporal and spatial resolution -- for example, to prefer high spatial image quality but low frame rate. Support for TSTR requests and notifications in WebRTC endpoints is optional.</w:t>
      </w:r>
    </w:p>
    <w:p w14:paraId="416B901F" w14:textId="370E0E71" w:rsidR="006A3AA5" w:rsidRPr="006A3AA5" w:rsidRDefault="000B2C13" w:rsidP="00C9474C">
      <w:pPr>
        <w:pStyle w:val="Heading4"/>
      </w:pPr>
      <w:bookmarkStart w:id="302" w:name="_Toc152690278"/>
      <w:r>
        <w:t>1</w:t>
      </w:r>
      <w:r w:rsidR="00381D9F">
        <w:t>4</w:t>
      </w:r>
      <w:r w:rsidR="006A3AA5" w:rsidRPr="006A3AA5">
        <w:t>.1.1.7</w:t>
      </w:r>
      <w:r w:rsidR="006A3AA5" w:rsidRPr="006A3AA5">
        <w:tab/>
        <w:t>Temporary Maximum Media Stream Bit Rate Request (TMMBR)</w:t>
      </w:r>
      <w:bookmarkEnd w:id="302"/>
    </w:p>
    <w:p w14:paraId="3CCA4FD3" w14:textId="77777777" w:rsidR="006A3AA5" w:rsidRDefault="006A3AA5" w:rsidP="00C9474C">
      <w:pPr>
        <w:jc w:val="both"/>
        <w:rPr>
          <w:bCs/>
        </w:rPr>
      </w:pPr>
      <w:r w:rsidRPr="006A3AA5">
        <w:rPr>
          <w:bCs/>
        </w:rPr>
        <w:t>The Temporary Maximum Media Stream Bit Rate Request (TMMBR) feedback message is defined in RFC5104. This request and its corresponding Temporary Maximum Media Stream Bit Rate Notification (TMMBN) message defined in RFC5104 are used by a WebRTC receiver to inform the sending party that there is a current limitation on the amount of bandwidth available to this receiver. WebRTC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Heading4"/>
      </w:pPr>
      <w:bookmarkStart w:id="303" w:name="_Toc152690279"/>
      <w:r>
        <w:t>1</w:t>
      </w:r>
      <w:r w:rsidR="00381D9F">
        <w:t>4</w:t>
      </w:r>
      <w:r w:rsidR="006A3AA5" w:rsidRPr="006A3AA5">
        <w:t>.1.1.8</w:t>
      </w:r>
      <w:r w:rsidR="006A3AA5" w:rsidRPr="006A3AA5">
        <w:tab/>
        <w:t>RTP retransmission</w:t>
      </w:r>
      <w:bookmarkEnd w:id="303"/>
    </w:p>
    <w:p w14:paraId="531378CA" w14:textId="77777777" w:rsidR="006A3AA5" w:rsidRPr="006A3AA5" w:rsidRDefault="006A3AA5" w:rsidP="006A3AA5">
      <w:pPr>
        <w:jc w:val="both"/>
        <w:rPr>
          <w:bCs/>
        </w:rPr>
      </w:pPr>
      <w:r w:rsidRPr="006A3AA5">
        <w:rPr>
          <w:bCs/>
        </w:rPr>
        <w:t>The RTP Retransmission Payload Format RFC 4588 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77777777" w:rsidR="006A3AA5" w:rsidRPr="006A3AA5" w:rsidRDefault="006A3AA5" w:rsidP="006A3AA5">
      <w:pPr>
        <w:jc w:val="both"/>
        <w:rPr>
          <w:bCs/>
        </w:rPr>
      </w:pPr>
      <w:r w:rsidRPr="006A3AA5">
        <w:rPr>
          <w:bCs/>
        </w:rPr>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p>
    <w:p w14:paraId="2814933C" w14:textId="77777777" w:rsidR="006A3AA5" w:rsidRDefault="006A3AA5" w:rsidP="00C9474C">
      <w:pPr>
        <w:jc w:val="both"/>
        <w:rPr>
          <w:bCs/>
        </w:rPr>
      </w:pPr>
      <w:r w:rsidRPr="006A3AA5">
        <w:rPr>
          <w:bCs/>
        </w:rPr>
        <w:t>The following example specifies two original, AAC and HEVC, streams on ports 49170 and 49174 and their corresponding retransmission streams on ports 49172 and 49176, respectively:</w:t>
      </w:r>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49170 RTP/AVPF 96</w:t>
      </w:r>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eastAsia="x-none"/>
        </w:rPr>
      </w:pPr>
      <w:r>
        <w:rPr>
          <w:rFonts w:ascii="Courier New" w:eastAsia="Times New Roman" w:hAnsi="Courier New" w:cs="Courier New"/>
          <w:lang w:val="en-US" w:eastAsia="x-none"/>
        </w:rPr>
        <w:tab/>
      </w:r>
      <w:r w:rsidRPr="006A3AA5">
        <w:rPr>
          <w:rFonts w:ascii="Courier New" w:eastAsia="Times New Roman" w:hAnsi="Courier New" w:cs="Courier New"/>
          <w:lang w:val="en-US" w:eastAsia="x-none"/>
        </w:rPr>
        <w:t xml:space="preserve">a=rtpmap:96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a=rtcp-fb:96 nack</w:t>
      </w:r>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a=mid:1</w:t>
      </w:r>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49172 RTP/AVPF 97</w:t>
      </w:r>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a=rtpmap:97 rtx/90000</w:t>
      </w:r>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a=fmtp:97 apt=96;rtx-time=3000</w:t>
      </w:r>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a=mid:2</w:t>
      </w:r>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lastRenderedPageBreak/>
        <w:tab/>
      </w:r>
      <w:r w:rsidRPr="006A3AA5">
        <w:rPr>
          <w:rFonts w:ascii="Courier New" w:eastAsia="Times New Roman" w:hAnsi="Courier New" w:cs="Courier New"/>
          <w:lang w:val="en-US"/>
        </w:rPr>
        <w:t>m=video 49174 RTP/AVPF 99</w:t>
      </w:r>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a=rtpmap:99 H265/90000</w:t>
      </w:r>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a=rtcp-fb:99 nack</w:t>
      </w:r>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a=fmtp:99 profile-level-id=8;config=01010000012000884006682C209\</w:t>
      </w:r>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0A21F</w:t>
      </w:r>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a=mid:3</w:t>
      </w:r>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49176 RTP/AVPF 100</w:t>
      </w:r>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a=rtpmap:100 rtx/90000</w:t>
      </w:r>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a=fmtp:100 apt=99;rtx-time=3000</w:t>
      </w:r>
    </w:p>
    <w:p w14:paraId="29C2B829" w14:textId="4ACCAC5E" w:rsidR="006A3AA5" w:rsidRDefault="006A3AA5"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a=mid:4</w:t>
      </w:r>
    </w:p>
    <w:p w14:paraId="384C22C2" w14:textId="6A8BD3F2" w:rsidR="00A739EB" w:rsidRPr="006C45FF" w:rsidRDefault="000B2C13" w:rsidP="00E4284F">
      <w:pPr>
        <w:pStyle w:val="Heading2"/>
      </w:pPr>
      <w:bookmarkStart w:id="304" w:name="_Toc152690280"/>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304"/>
    </w:p>
    <w:p w14:paraId="5BDE335B" w14:textId="114EE37A" w:rsidR="00A739EB" w:rsidRPr="00C9474C" w:rsidRDefault="000B2C13" w:rsidP="00E4284F">
      <w:pPr>
        <w:pStyle w:val="Heading3"/>
      </w:pPr>
      <w:bookmarkStart w:id="305" w:name="_Toc152690281"/>
      <w:r>
        <w:t>1</w:t>
      </w:r>
      <w:r w:rsidR="00381D9F">
        <w:t>4</w:t>
      </w:r>
      <w:r w:rsidR="00A739EB">
        <w:t>.2.1</w:t>
      </w:r>
      <w:r w:rsidR="00A739EB">
        <w:tab/>
      </w:r>
      <w:r w:rsidR="00A739EB" w:rsidRPr="00E4284F">
        <w:t>General</w:t>
      </w:r>
      <w:bookmarkEnd w:id="305"/>
    </w:p>
    <w:p w14:paraId="766523D0" w14:textId="77777777" w:rsidR="00A739EB" w:rsidRDefault="00A739EB" w:rsidP="00A739EB">
      <w:pPr>
        <w:jc w:val="both"/>
      </w:pPr>
      <w:r>
        <w:t>This clause specifies some methods to handle conditions with packet losses.</w:t>
      </w:r>
    </w:p>
    <w:p w14:paraId="211BE923" w14:textId="35B94E81" w:rsidR="00A739EB" w:rsidRDefault="00A739EB" w:rsidP="00A739EB">
      <w:pPr>
        <w:jc w:val="both"/>
      </w:pPr>
      <w:r>
        <w:t xml:space="preserve">The ‘a=bw-info’ attribute defined in clause 19 of TS 26.114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‘a=bw-info’ attribute defined in clause 19 of TS 26.114 offers an improved negotiation mechanism to better know what the </w:t>
      </w:r>
      <w:r w:rsidR="00AA19A2">
        <w:t>RTC endpoint</w:t>
      </w:r>
      <w:r>
        <w:t xml:space="preserve"> can do and what it intends to do.</w:t>
      </w:r>
    </w:p>
    <w:p w14:paraId="46CB9FE2" w14:textId="77777777" w:rsidR="00A739EB" w:rsidRDefault="00A739EB" w:rsidP="00A739EB">
      <w:pPr>
        <w:jc w:val="both"/>
      </w:pPr>
      <w:r>
        <w:t>Improved error robustness can be enabled by packet-loss handling procedures of the client or the codec in the terminal.</w:t>
      </w:r>
    </w:p>
    <w:p w14:paraId="5B0CBF0F" w14:textId="2105848E" w:rsidR="00A739EB" w:rsidRPr="00C9474C" w:rsidRDefault="00381D9F" w:rsidP="00E4284F">
      <w:pPr>
        <w:pStyle w:val="Heading3"/>
      </w:pPr>
      <w:bookmarkStart w:id="306" w:name="_Toc152690282"/>
      <w:r>
        <w:t>14</w:t>
      </w:r>
      <w:r w:rsidR="00A739EB">
        <w:t>.2.2</w:t>
      </w:r>
      <w:r w:rsidR="00A739EB">
        <w:tab/>
      </w:r>
      <w:r w:rsidR="00A739EB" w:rsidRPr="00E4284F">
        <w:t>Video</w:t>
      </w:r>
      <w:bookmarkEnd w:id="306"/>
    </w:p>
    <w:p w14:paraId="130A9192" w14:textId="6BBAFF52" w:rsidR="00A739EB" w:rsidRPr="00C9474C" w:rsidRDefault="00381D9F" w:rsidP="00C9474C">
      <w:pPr>
        <w:pStyle w:val="Heading4"/>
      </w:pPr>
      <w:bookmarkStart w:id="307" w:name="_Toc152690283"/>
      <w:r>
        <w:t>14</w:t>
      </w:r>
      <w:r w:rsidR="00A739EB">
        <w:t>.2.2.1</w:t>
      </w:r>
      <w:r w:rsidR="00A739EB">
        <w:tab/>
      </w:r>
      <w:r w:rsidR="00A739EB" w:rsidRPr="00C9474C">
        <w:t>General</w:t>
      </w:r>
      <w:bookmarkEnd w:id="307"/>
    </w:p>
    <w:p w14:paraId="177F4FD4" w14:textId="7FE1CE6B" w:rsidR="00A739EB" w:rsidRPr="00E53D00" w:rsidRDefault="00A739EB" w:rsidP="00A739EB">
      <w:pPr>
        <w:jc w:val="both"/>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 and RFC 8835 with the below additions. </w:t>
      </w:r>
    </w:p>
    <w:p w14:paraId="0A263DED" w14:textId="14B8D2CA" w:rsidR="00A739EB" w:rsidRPr="00C9474C" w:rsidRDefault="00381D9F" w:rsidP="00E4284F">
      <w:pPr>
        <w:pStyle w:val="Heading4"/>
      </w:pPr>
      <w:bookmarkStart w:id="308" w:name="_Toc152690284"/>
      <w:r>
        <w:t>14</w:t>
      </w:r>
      <w:r w:rsidR="00A739EB">
        <w:t>.2.2.2</w:t>
      </w:r>
      <w:r w:rsidR="00A739EB">
        <w:tab/>
      </w:r>
      <w:r w:rsidR="00A739EB" w:rsidRPr="00C9474C">
        <w:t>NACK, PLI, SLI and FIR messages</w:t>
      </w:r>
      <w:bookmarkEnd w:id="308"/>
    </w:p>
    <w:p w14:paraId="782272A1" w14:textId="652569E5" w:rsidR="00A739EB" w:rsidRDefault="00AA19A2" w:rsidP="00A739EB">
      <w:pPr>
        <w:jc w:val="both"/>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75C684E" w:rsidR="00A739EB" w:rsidRDefault="00AA19A2" w:rsidP="00A739EB">
      <w:pPr>
        <w:jc w:val="both"/>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 xml:space="preserve">. </w:t>
      </w:r>
    </w:p>
    <w:p w14:paraId="47159704" w14:textId="77777777" w:rsidR="00A739EB" w:rsidRDefault="00A739EB" w:rsidP="00A739EB">
      <w:pPr>
        <w:jc w:val="both"/>
        <w:rPr>
          <w:lang w:val="en-CA"/>
        </w:rPr>
      </w:pPr>
      <w:r>
        <w:t>An iRTC sending client 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A739EB">
      <w:pPr>
        <w:jc w:val="both"/>
        <w:rPr>
          <w:lang w:eastAsia="ko-KR"/>
        </w:rPr>
      </w:pPr>
      <w:r w:rsidRPr="00567618">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A739EB">
      <w:pPr>
        <w:jc w:val="both"/>
      </w:pPr>
      <w:r w:rsidRPr="00567618">
        <w:lastRenderedPageBreak/>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22929173" w:rsidR="00A739EB" w:rsidRDefault="00A739EB" w:rsidP="00A739EB">
      <w:pPr>
        <w:jc w:val="both"/>
      </w:pPr>
      <w:r>
        <w:t>An example of how an SDP offer/answer indicates support for feedback of PLI, SLI, negative acknowledgement, and FIR is as below,</w:t>
      </w:r>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v=0</w:t>
      </w:r>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a=rtpmap:</w:t>
      </w:r>
      <w:r>
        <w:rPr>
          <w:rFonts w:ascii="Courier New" w:eastAsia="Times New Roman" w:hAnsi="Courier New" w:cs="Courier New"/>
          <w:lang w:val="en-US"/>
        </w:rPr>
        <w:t>99</w:t>
      </w:r>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p>
    <w:p w14:paraId="6E35407C" w14:textId="6CE96CC4" w:rsidR="00A739EB" w:rsidRPr="00C9474C" w:rsidRDefault="00A739EB"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C9474C">
        <w:rPr>
          <w:rFonts w:ascii="Courier New" w:eastAsia="Times New Roman" w:hAnsi="Courier New" w:cs="Courier New"/>
          <w:lang w:val="en-US"/>
        </w:rPr>
        <w:t xml:space="preserve">a=rtcp-fb:99 nack pli sli </w:t>
      </w:r>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a=rtcp-fb:9</w:t>
      </w:r>
      <w:r>
        <w:rPr>
          <w:rFonts w:ascii="Courier New" w:eastAsia="Times New Roman" w:hAnsi="Courier New" w:cs="Courier New"/>
          <w:lang w:val="en-US"/>
        </w:rPr>
        <w:t>9</w:t>
      </w:r>
      <w:r w:rsidRPr="00DA7839">
        <w:rPr>
          <w:rFonts w:ascii="Courier New" w:eastAsia="Times New Roman" w:hAnsi="Courier New" w:cs="Courier New"/>
          <w:lang w:val="en-US"/>
        </w:rPr>
        <w:t xml:space="preserve"> ccm fir</w:t>
      </w:r>
    </w:p>
    <w:p w14:paraId="1E4F65E2" w14:textId="7F4B6AF0" w:rsidR="000B2C13" w:rsidRDefault="00381D9F" w:rsidP="00C9474C">
      <w:pPr>
        <w:pStyle w:val="Heading4"/>
      </w:pPr>
      <w:bookmarkStart w:id="309" w:name="_Toc152690285"/>
      <w:r>
        <w:t>14</w:t>
      </w:r>
      <w:r w:rsidR="000B2C13">
        <w:t>.2.2.3</w:t>
      </w:r>
      <w:r w:rsidR="000B2C13">
        <w:tab/>
        <w:t>TMMBR and TMMBN messages</w:t>
      </w:r>
      <w:bookmarkEnd w:id="309"/>
    </w:p>
    <w:p w14:paraId="670445DF" w14:textId="0B527B0B" w:rsidR="000B2C13" w:rsidRDefault="000B2C13" w:rsidP="000B2C13">
      <w:pPr>
        <w:jc w:val="both"/>
      </w:pPr>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Heading4"/>
      </w:pPr>
      <w:bookmarkStart w:id="310" w:name="_Toc152690286"/>
      <w:r>
        <w:t>14</w:t>
      </w:r>
      <w:r w:rsidR="000B2C13">
        <w:t>.2.2.4</w:t>
      </w:r>
      <w:r w:rsidR="000B2C13">
        <w:tab/>
        <w:t>RTP retransmission</w:t>
      </w:r>
      <w:bookmarkEnd w:id="310"/>
    </w:p>
    <w:p w14:paraId="61DA4A44" w14:textId="1CE0A9DB" w:rsidR="000B2C13" w:rsidRDefault="000B2C13" w:rsidP="001B4919">
      <w:r>
        <w:t xml:space="preserve">An </w:t>
      </w:r>
      <w:r w:rsidR="00AA19A2">
        <w:t>RTC endpoint</w:t>
      </w:r>
      <w:r>
        <w:t xml:space="preserve"> in terminal may support RTP Retransmission as specified in clause 13.1.1.8. </w:t>
      </w:r>
    </w:p>
    <w:p w14:paraId="6BE2AE4F" w14:textId="71E108E7" w:rsidR="00A739EB" w:rsidRDefault="000B2C13" w:rsidP="001B4919">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rtpmap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263DDC3B" w14:textId="77777777" w:rsidR="006A3AA5" w:rsidRPr="00C9474C" w:rsidRDefault="006A3AA5" w:rsidP="00C9474C">
      <w:pPr>
        <w:jc w:val="both"/>
        <w:rPr>
          <w:bCs/>
        </w:rPr>
      </w:pPr>
    </w:p>
    <w:p w14:paraId="18249E51" w14:textId="1A95F91E" w:rsidR="00264BC4" w:rsidRPr="001B4919" w:rsidRDefault="00264BC4" w:rsidP="001B4919">
      <w:pPr>
        <w:pStyle w:val="Heading1"/>
      </w:pPr>
      <w:bookmarkStart w:id="311" w:name="_Toc152690287"/>
      <w:bookmarkEnd w:id="292"/>
      <w:bookmarkEnd w:id="293"/>
      <w:r>
        <w:t>15</w:t>
      </w:r>
      <w:r>
        <w:tab/>
      </w:r>
      <w:r w:rsidR="006F3992">
        <w:t>RTC QoE metric reporting protocol</w:t>
      </w:r>
      <w:bookmarkEnd w:id="311"/>
    </w:p>
    <w:p w14:paraId="4FDA53AE" w14:textId="4E87BAC2" w:rsidR="00264BC4" w:rsidRDefault="00264BC4" w:rsidP="001B4919">
      <w:pPr>
        <w:pStyle w:val="Heading2"/>
      </w:pPr>
      <w:bookmarkStart w:id="312" w:name="_Toc152690288"/>
      <w:r>
        <w:t>15.1</w:t>
      </w:r>
      <w:r>
        <w:tab/>
      </w:r>
      <w:r w:rsidR="006F3992">
        <w:t>General</w:t>
      </w:r>
      <w:bookmarkEnd w:id="312"/>
    </w:p>
    <w:p w14:paraId="0E1BA803" w14:textId="77777777" w:rsidR="00264BC4" w:rsidRDefault="00264BC4" w:rsidP="0086780D">
      <w:r w:rsidRPr="006436AF">
        <w:t xml:space="preserve">The Metrics Reporting API allows the Media Session Handler to send QoE metrics reports to the </w:t>
      </w:r>
      <w:r>
        <w:t>RTC</w:t>
      </w:r>
      <w:r w:rsidRPr="006436AF">
        <w:t> AF.</w:t>
      </w:r>
      <w:r>
        <w:t xml:space="preserve"> The metrics reporting procedure is as defined in clause 11.4.2 of TS 26.512.</w:t>
      </w:r>
    </w:p>
    <w:p w14:paraId="560921C0" w14:textId="07110B64" w:rsidR="00264BC4" w:rsidRPr="001B4919" w:rsidRDefault="00264BC4" w:rsidP="0086780D">
      <w:r w:rsidRPr="00CC1F51">
        <w:t>A</w:t>
      </w:r>
      <w:r>
        <w:t xml:space="preserve"> RTC UE</w:t>
      </w:r>
      <w:r w:rsidRPr="00CC1F51">
        <w:t xml:space="preserve"> supporting Quality of Experience (QoE) shall report QoE metrics according to the QoE configuration. QoE reporting is optional, but if a</w:t>
      </w:r>
      <w:r>
        <w:t xml:space="preserve"> RTC UE</w:t>
      </w:r>
      <w:r w:rsidRPr="00CC1F51">
        <w:t xml:space="preserve"> reports </w:t>
      </w:r>
      <w:r>
        <w:t>QoE</w:t>
      </w:r>
      <w:r w:rsidRPr="00CC1F51">
        <w:t xml:space="preserve"> metrics, it shall report all requested metrics.</w:t>
      </w:r>
    </w:p>
    <w:p w14:paraId="3760B877" w14:textId="1A1EE482" w:rsidR="00264BC4" w:rsidRPr="001B4919" w:rsidRDefault="006F3992" w:rsidP="001B4919">
      <w:pPr>
        <w:pStyle w:val="Heading2"/>
      </w:pPr>
      <w:bookmarkStart w:id="313" w:name="_Toc152690289"/>
      <w:r>
        <w:t>15.2</w:t>
      </w:r>
      <w:r>
        <w:tab/>
      </w:r>
      <w:r w:rsidR="00264BC4" w:rsidRPr="001B4919">
        <w:t>Quality of Experience metrics definition</w:t>
      </w:r>
      <w:bookmarkEnd w:id="313"/>
    </w:p>
    <w:p w14:paraId="14916E6C" w14:textId="0EE10730" w:rsidR="00264BC4" w:rsidRPr="001B4919" w:rsidRDefault="006F3992" w:rsidP="001B4919">
      <w:pPr>
        <w:pStyle w:val="Heading3"/>
      </w:pPr>
      <w:bookmarkStart w:id="314" w:name="_Toc152690290"/>
      <w:r>
        <w:t>15.2.1</w:t>
      </w:r>
      <w:r>
        <w:tab/>
      </w:r>
      <w:r w:rsidR="00264BC4" w:rsidRPr="0086780D">
        <w:t>Introduction</w:t>
      </w:r>
      <w:bookmarkEnd w:id="314"/>
    </w:p>
    <w:p w14:paraId="2A45D9C3" w14:textId="2E037FA9"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media, and are calculated for each measurement resolution interval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380226">
        <w:t>". They are reported to the server according to the measurement reporting interval "</w:t>
      </w:r>
      <w:r w:rsidRPr="00380226">
        <w:rPr>
          <w:rFonts w:ascii="Courier New" w:eastAsia="Times New Roman" w:hAnsi="Courier New" w:cs="Courier New"/>
        </w:rPr>
        <w:t>reportinginterval</w:t>
      </w:r>
      <w:r w:rsidRPr="00380226">
        <w:t>" and after the end of the session.</w:t>
      </w:r>
    </w:p>
    <w:p w14:paraId="54BFCDFA" w14:textId="77777777" w:rsidR="00264BC4" w:rsidRPr="00567618" w:rsidRDefault="00264BC4" w:rsidP="0086780D">
      <w:r w:rsidRPr="00567618">
        <w:t>The optional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if used, shall define a time over which each metrics value is calculated.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splits the session duration into a number of equally sized periods where each period is of the length specified by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thus defining the time before the calculation of a QoE parameter starts over. If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not present, the metrics resolution shall cover the period specified by the "</w:t>
      </w:r>
      <w:r w:rsidRPr="00F65688">
        <w:rPr>
          <w:rFonts w:ascii="Courier New" w:eastAsia="Times New Roman" w:hAnsi="Courier New" w:cs="Courier New"/>
        </w:rPr>
        <w:t>measurerange</w:t>
      </w:r>
      <w:r w:rsidRPr="00F65688">
        <w:t>" field. If the "</w:t>
      </w:r>
      <w:r w:rsidRPr="00F65688">
        <w:rPr>
          <w:rFonts w:ascii="Courier New" w:eastAsia="Times New Roman" w:hAnsi="Courier New" w:cs="Courier New"/>
        </w:rPr>
        <w:t>measurerange</w:t>
      </w:r>
      <w:r w:rsidRPr="00F65688">
        <w:t>" field is not present the metrics resolution shall be for the whole session duration.</w:t>
      </w:r>
      <w:r w:rsidRPr="00567618">
        <w:t xml:space="preserve"> </w:t>
      </w:r>
    </w:p>
    <w:p w14:paraId="5D4DDC3D" w14:textId="77777777" w:rsidR="00264BC4" w:rsidRDefault="00264BC4">
      <w:r w:rsidRPr="00567618">
        <w:lastRenderedPageBreak/>
        <w:t>The optional "</w:t>
      </w:r>
      <w:r w:rsidRPr="00F65688">
        <w:rPr>
          <w:rFonts w:ascii="Courier New" w:eastAsia="Times New Roman" w:hAnsi="Courier New" w:cs="Courier New"/>
        </w:rPr>
        <w:t>measurerange</w:t>
      </w:r>
      <w:r w:rsidRPr="00567618">
        <w:t>" field, if used, shall define the time range in the stream for which the QoE metrics will be reported. There shall be only one range per measurement specification. The range format shall be any of the formats allowed by the media. If the "</w:t>
      </w:r>
      <w:r w:rsidRPr="00F65688">
        <w:rPr>
          <w:rFonts w:ascii="Courier New" w:eastAsia="Times New Roman" w:hAnsi="Courier New" w:cs="Courier New"/>
        </w:rPr>
        <w:t>measurerange</w:t>
      </w:r>
      <w:r w:rsidRPr="00567618">
        <w:t>"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Heading3"/>
      </w:pPr>
      <w:bookmarkStart w:id="315" w:name="_Toc152690291"/>
      <w:r>
        <w:t>15.2.2</w:t>
      </w:r>
      <w:r>
        <w:tab/>
      </w:r>
      <w:r w:rsidR="00264BC4" w:rsidRPr="0086780D">
        <w:t>Corruption duration metric</w:t>
      </w:r>
      <w:bookmarkEnd w:id="315"/>
    </w:p>
    <w:p w14:paraId="4276E630" w14:textId="77777777" w:rsidR="00264BC4" w:rsidRPr="00567618" w:rsidRDefault="00264BC4" w:rsidP="00264BC4">
      <w:r w:rsidRPr="00567618">
        <w:t xml:space="preserve">Corruption duration, M,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77777777" w:rsidR="00264BC4" w:rsidRPr="0086780D" w:rsidRDefault="00264BC4">
      <w:pPr>
        <w:pStyle w:val="B1"/>
      </w:pPr>
      <w:r w:rsidRPr="001B4919">
        <w:t>-</w:t>
      </w:r>
      <w:r w:rsidRPr="001B4919">
        <w:tab/>
        <w:t>which only references previously decoded good frames</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Corruption duration, M, in milliseconds can be calculated as below:</w:t>
      </w:r>
    </w:p>
    <w:p w14:paraId="0058F5F5" w14:textId="77777777" w:rsidR="00264BC4" w:rsidRPr="001B4919" w:rsidRDefault="00264BC4">
      <w:pPr>
        <w:pStyle w:val="B1"/>
      </w:pPr>
      <w:r w:rsidRPr="0086780D">
        <w:t>a)</w:t>
      </w:r>
      <w:r w:rsidRPr="0086780D">
        <w:tab/>
      </w:r>
      <w:r w:rsidRPr="001B4919">
        <w:t>M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Alternatively, the corruption is considered as ended after N milliseconds with consecutively completely received frames, or when a refresh frame has been completely received, whichever comes first.</w:t>
      </w:r>
    </w:p>
    <w:p w14:paraId="6FE071B2" w14:textId="639FA1CD" w:rsidR="00264BC4" w:rsidRPr="001B4919" w:rsidRDefault="00264BC4" w:rsidP="001B4919">
      <w:pPr>
        <w:pStyle w:val="B1"/>
        <w:ind w:firstLine="0"/>
      </w:pPr>
      <w:r w:rsidRPr="001B4919">
        <w:t>The optional configuration parameter N can be set to define the average characteristics of the codec. If N has not been configured it shall default to the length of one measurement interval for video media, and to one frame duration for non-video media.</w:t>
      </w:r>
    </w:p>
    <w:p w14:paraId="1076B4A0" w14:textId="77777777" w:rsidR="00264BC4" w:rsidRPr="00567618" w:rsidRDefault="00264BC4" w:rsidP="0086780D">
      <w:r w:rsidRPr="00567618">
        <w:t>The N parameter is specified in milliseconds and is used with the "</w:t>
      </w:r>
      <w:r w:rsidRPr="002B4FE8">
        <w:rPr>
          <w:rFonts w:ascii="Courier New" w:hAnsi="Courier New" w:cs="Courier New"/>
          <w:sz w:val="22"/>
          <w:szCs w:val="22"/>
          <w:lang w:eastAsia="ja-JP"/>
        </w:rPr>
        <w:t>CorruptionDuration</w:t>
      </w:r>
      <w:r w:rsidRPr="00567618">
        <w:t xml:space="preserve">" parameter. The value of N may be set by the server. </w:t>
      </w:r>
    </w:p>
    <w:p w14:paraId="34FC22D6" w14:textId="77777777" w:rsidR="00264BC4" w:rsidRPr="00567618" w:rsidRDefault="00264BC4">
      <w:r w:rsidRPr="00567618">
        <w:t xml:space="preserve">All the occurred corruption durations within each </w:t>
      </w:r>
      <w:r>
        <w:t xml:space="preserve">measurement period </w:t>
      </w:r>
      <w:r w:rsidRPr="00567618">
        <w:t xml:space="preserve">are summed and stored in the vector </w:t>
      </w:r>
      <w:r w:rsidRPr="00567618">
        <w:rPr>
          <w:i/>
        </w:rPr>
        <w:t>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Pr="00567618">
        <w:rPr>
          <w:i/>
        </w:rPr>
        <w:t>NumberOfCorruptionEvents.</w:t>
      </w:r>
    </w:p>
    <w:p w14:paraId="47D134DF" w14:textId="65795A55" w:rsidR="00264BC4" w:rsidRDefault="00264BC4">
      <w:r w:rsidRPr="00567618">
        <w:t>The syntax for the metric "</w:t>
      </w:r>
      <w:r w:rsidRPr="00292A78">
        <w:rPr>
          <w:rFonts w:ascii="Courier New" w:hAnsi="Courier New" w:cs="Courier New"/>
          <w:sz w:val="22"/>
          <w:szCs w:val="22"/>
        </w:rPr>
        <w:t>CurruptionDuration</w:t>
      </w:r>
      <w:r w:rsidRPr="00567618">
        <w:t xml:space="preserve">" is as </w:t>
      </w:r>
      <w:r>
        <w:t xml:space="preserve">defined in </w:t>
      </w:r>
      <w:r w:rsidRPr="00527631">
        <w:t xml:space="preserve">Table </w:t>
      </w:r>
      <w:r w:rsidR="009571B6">
        <w:t>15.2.2-1</w:t>
      </w:r>
    </w:p>
    <w:p w14:paraId="3FE633A4" w14:textId="12B18328" w:rsidR="00264BC4" w:rsidRPr="00CC1F51" w:rsidRDefault="00264BC4" w:rsidP="00264BC4">
      <w:pPr>
        <w:pStyle w:val="TH"/>
      </w:pPr>
      <w:bookmarkStart w:id="316" w:name="tab_qm_mpd"/>
      <w:r w:rsidRPr="00CC1F51">
        <w:t>Table 1</w:t>
      </w:r>
      <w:bookmarkEnd w:id="316"/>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186763AF" w14:textId="77777777" w:rsidTr="00264BC4">
        <w:trPr>
          <w:jc w:val="center"/>
        </w:trPr>
        <w:tc>
          <w:tcPr>
            <w:tcW w:w="255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264BC4">
        <w:trPr>
          <w:jc w:val="center"/>
        </w:trPr>
        <w:tc>
          <w:tcPr>
            <w:tcW w:w="2552" w:type="dxa"/>
            <w:gridSpan w:val="2"/>
            <w:shd w:val="clear" w:color="auto" w:fill="FFFFFF"/>
          </w:tcPr>
          <w:p w14:paraId="5167EB3E"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CorruptionDuration</w:t>
            </w:r>
          </w:p>
        </w:tc>
        <w:tc>
          <w:tcPr>
            <w:tcW w:w="2268" w:type="dxa"/>
            <w:shd w:val="clear" w:color="auto" w:fill="FFFFFF"/>
          </w:tcPr>
          <w:p w14:paraId="1AB88BF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264BC4">
        <w:trPr>
          <w:jc w:val="center"/>
        </w:trPr>
        <w:tc>
          <w:tcPr>
            <w:tcW w:w="513" w:type="dxa"/>
            <w:shd w:val="clear" w:color="auto" w:fill="FFFFFF"/>
          </w:tcPr>
          <w:p w14:paraId="1F577BBD" w14:textId="77777777" w:rsidR="00264BC4" w:rsidRPr="00CC1F51" w:rsidRDefault="00264BC4" w:rsidP="00264BC4">
            <w:pPr>
              <w:pStyle w:val="TAL"/>
              <w:rPr>
                <w:lang w:eastAsia="ja-JP"/>
              </w:rPr>
            </w:pPr>
          </w:p>
        </w:tc>
        <w:tc>
          <w:tcPr>
            <w:tcW w:w="2039" w:type="dxa"/>
            <w:shd w:val="clear" w:color="auto" w:fill="FFFFFF"/>
          </w:tcPr>
          <w:p w14:paraId="7A32B80E" w14:textId="77777777" w:rsidR="00264BC4" w:rsidRPr="00CC1F51" w:rsidRDefault="00264BC4" w:rsidP="00264BC4">
            <w:pPr>
              <w:pStyle w:val="TAL"/>
              <w:rPr>
                <w:rFonts w:ascii="Courier New" w:hAnsi="Courier New" w:cs="Courier New"/>
                <w:lang w:eastAsia="ja-JP"/>
              </w:rPr>
            </w:pPr>
            <w:r w:rsidRPr="00692C31">
              <w:rPr>
                <w:rFonts w:ascii="Courier New" w:hAnsi="Courier New" w:cs="Courier New"/>
                <w:lang w:eastAsia="ja-JP"/>
              </w:rPr>
              <w:t>totalCorruptionDuration</w:t>
            </w:r>
          </w:p>
        </w:tc>
        <w:tc>
          <w:tcPr>
            <w:tcW w:w="2268" w:type="dxa"/>
            <w:shd w:val="clear" w:color="auto" w:fill="FFFFFF"/>
          </w:tcPr>
          <w:p w14:paraId="06CBEC5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264BC4">
        <w:trPr>
          <w:jc w:val="center"/>
        </w:trPr>
        <w:tc>
          <w:tcPr>
            <w:tcW w:w="513" w:type="dxa"/>
            <w:shd w:val="clear" w:color="auto" w:fill="FFFFFF"/>
          </w:tcPr>
          <w:p w14:paraId="39427E8E" w14:textId="77777777" w:rsidR="00264BC4" w:rsidRPr="00CC1F51" w:rsidRDefault="00264BC4" w:rsidP="00264BC4">
            <w:pPr>
              <w:pStyle w:val="TAL"/>
              <w:rPr>
                <w:lang w:eastAsia="ja-JP"/>
              </w:rPr>
            </w:pPr>
          </w:p>
        </w:tc>
        <w:tc>
          <w:tcPr>
            <w:tcW w:w="2039" w:type="dxa"/>
            <w:shd w:val="clear" w:color="auto" w:fill="FFFFFF"/>
          </w:tcPr>
          <w:p w14:paraId="46FDDBF6" w14:textId="77777777" w:rsidR="00264BC4" w:rsidRPr="00CC1F51" w:rsidRDefault="00264BC4" w:rsidP="00264BC4">
            <w:pPr>
              <w:pStyle w:val="TAL"/>
              <w:rPr>
                <w:rFonts w:ascii="Courier New" w:hAnsi="Courier New" w:cs="Courier New"/>
                <w:lang w:eastAsia="ja-JP"/>
              </w:rPr>
            </w:pPr>
            <w:r w:rsidRPr="00692C31">
              <w:rPr>
                <w:rFonts w:ascii="Courier New" w:hAnsi="Courier New" w:cs="Courier New"/>
                <w:lang w:eastAsia="ja-JP"/>
              </w:rPr>
              <w:t>numberOfCorruptionEvents</w:t>
            </w:r>
          </w:p>
        </w:tc>
        <w:tc>
          <w:tcPr>
            <w:tcW w:w="2268" w:type="dxa"/>
            <w:shd w:val="clear" w:color="auto" w:fill="FFFFFF"/>
          </w:tcPr>
          <w:p w14:paraId="13EC460F"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6A48712F" w14:textId="7777777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p>
        </w:tc>
      </w:tr>
    </w:tbl>
    <w:p w14:paraId="23BA623B" w14:textId="0DCA3BC6" w:rsidR="00264BC4" w:rsidRPr="001B4919" w:rsidRDefault="009571B6" w:rsidP="001B4919">
      <w:pPr>
        <w:pStyle w:val="Heading3"/>
      </w:pPr>
      <w:bookmarkStart w:id="317" w:name="_Toc26369446"/>
      <w:bookmarkStart w:id="318" w:name="_Toc36227328"/>
      <w:bookmarkStart w:id="319" w:name="_Toc36228343"/>
      <w:bookmarkStart w:id="320" w:name="_Toc36228970"/>
      <w:bookmarkStart w:id="321" w:name="_Toc68847289"/>
      <w:bookmarkStart w:id="322" w:name="_Toc74611224"/>
      <w:bookmarkStart w:id="323" w:name="_Toc75566503"/>
      <w:bookmarkStart w:id="324" w:name="_Toc89790054"/>
      <w:bookmarkStart w:id="325" w:name="_Toc99466691"/>
      <w:bookmarkStart w:id="326" w:name="_Toc130412530"/>
      <w:bookmarkStart w:id="327" w:name="_Toc152690292"/>
      <w:r>
        <w:t>15.2.3</w:t>
      </w:r>
      <w:r>
        <w:tab/>
      </w:r>
      <w:r w:rsidR="00264BC4" w:rsidRPr="0086780D">
        <w:t>Successive loss of RTP packets</w:t>
      </w:r>
      <w:bookmarkEnd w:id="317"/>
      <w:bookmarkEnd w:id="318"/>
      <w:bookmarkEnd w:id="319"/>
      <w:bookmarkEnd w:id="320"/>
      <w:bookmarkEnd w:id="321"/>
      <w:bookmarkEnd w:id="322"/>
      <w:bookmarkEnd w:id="323"/>
      <w:bookmarkEnd w:id="324"/>
      <w:bookmarkEnd w:id="325"/>
      <w:bookmarkEnd w:id="326"/>
      <w:bookmarkEnd w:id="327"/>
    </w:p>
    <w:p w14:paraId="40574461" w14:textId="77777777" w:rsidR="00264BC4" w:rsidRPr="00567618" w:rsidRDefault="00264BC4" w:rsidP="00264BC4">
      <w:r w:rsidRPr="00567618">
        <w:t>The metric "SuccessiveLoss" indicates the number of RTP packets lost in succession per media channel.</w:t>
      </w:r>
    </w:p>
    <w:p w14:paraId="6EE719FF" w14:textId="5D3C45DA" w:rsidR="00264BC4" w:rsidRDefault="00264BC4" w:rsidP="00264BC4">
      <w:r w:rsidRPr="00567618">
        <w:t xml:space="preserve">All the number of successively lost RTP packets are summed up within each measurement resolution period of the stream and stored in the vector </w:t>
      </w:r>
      <w:r w:rsidRPr="00567618">
        <w:rPr>
          <w:i/>
        </w:rPr>
        <w:t>TotalNumberofSuccessivePacketLoss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r w:rsidRPr="00567618">
        <w:rPr>
          <w:i/>
        </w:rPr>
        <w:t xml:space="preserve">NumberOfSuccessiveLossEvents. </w:t>
      </w:r>
      <w:r w:rsidRPr="00567618">
        <w:rPr>
          <w:iCs/>
        </w:rPr>
        <w:t xml:space="preserve">The number of received packets are </w:t>
      </w:r>
      <w:r w:rsidRPr="00567618">
        <w:rPr>
          <w:iCs/>
        </w:rPr>
        <w:lastRenderedPageBreak/>
        <w:t xml:space="preserve">also summed up within each measurement resolution period and stored in the vector </w:t>
      </w:r>
      <w:r w:rsidRPr="00567618">
        <w:rPr>
          <w:i/>
        </w:rPr>
        <w:t xml:space="preserve">NumberOfReceivedPackets. </w:t>
      </w:r>
      <w:r w:rsidRPr="00567618">
        <w:t xml:space="preserve">These three vectors are reported by the </w:t>
      </w:r>
      <w:r>
        <w:t>RTC</w:t>
      </w:r>
      <w:r w:rsidRPr="00567618">
        <w:t xml:space="preserve"> </w:t>
      </w:r>
      <w:r>
        <w:t xml:space="preserve">UE </w:t>
      </w:r>
      <w:r w:rsidRPr="00567618">
        <w:t>as part of the QoE report</w:t>
      </w:r>
      <w:r>
        <w:t>.</w:t>
      </w:r>
    </w:p>
    <w:p w14:paraId="32DD46E5" w14:textId="74CBADDE" w:rsidR="00264BC4" w:rsidRPr="00567618" w:rsidRDefault="00264BC4" w:rsidP="00264BC4">
      <w:r w:rsidRPr="00567618">
        <w:t>The syntax for the metric "</w:t>
      </w:r>
      <w:r w:rsidRPr="002B4FE8">
        <w:rPr>
          <w:rFonts w:ascii="Courier New" w:hAnsi="Courier New" w:cs="Courier New"/>
          <w:sz w:val="22"/>
          <w:szCs w:val="22"/>
          <w:lang w:eastAsia="ja-JP"/>
        </w:rPr>
        <w:t>SuccessiveLoss</w:t>
      </w:r>
      <w:r w:rsidRPr="00567618">
        <w:t xml:space="preserve">" is as </w:t>
      </w:r>
      <w:r>
        <w:t xml:space="preserve">defined in </w:t>
      </w:r>
      <w:r w:rsidRPr="00527631">
        <w:t>Table</w:t>
      </w:r>
      <w:r w:rsidR="009571B6">
        <w:t xml:space="preserve"> 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7752B20D" w14:textId="77777777" w:rsidTr="00264BC4">
        <w:trPr>
          <w:jc w:val="center"/>
        </w:trPr>
        <w:tc>
          <w:tcPr>
            <w:tcW w:w="2552"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264BC4">
        <w:trPr>
          <w:jc w:val="center"/>
        </w:trPr>
        <w:tc>
          <w:tcPr>
            <w:tcW w:w="2552" w:type="dxa"/>
            <w:gridSpan w:val="2"/>
            <w:shd w:val="clear" w:color="auto" w:fill="FFFFFF"/>
          </w:tcPr>
          <w:p w14:paraId="3A85A52B"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SuccessiveLoss</w:t>
            </w:r>
          </w:p>
        </w:tc>
        <w:tc>
          <w:tcPr>
            <w:tcW w:w="2573" w:type="dxa"/>
            <w:shd w:val="clear" w:color="auto" w:fill="FFFFFF"/>
          </w:tcPr>
          <w:p w14:paraId="341E339F"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5AF1BCE" w14:textId="77777777" w:rsidR="00264BC4" w:rsidRPr="00CC1F51" w:rsidRDefault="00264BC4" w:rsidP="00264BC4">
            <w:pPr>
              <w:pStyle w:val="TAL"/>
              <w:rPr>
                <w:rFonts w:cs="Arial"/>
                <w:lang w:eastAsia="ja-JP"/>
              </w:rPr>
            </w:pPr>
          </w:p>
        </w:tc>
      </w:tr>
      <w:tr w:rsidR="00264BC4" w:rsidRPr="00CC1F51" w14:paraId="7CD9D828" w14:textId="77777777" w:rsidTr="00264BC4">
        <w:trPr>
          <w:jc w:val="center"/>
        </w:trPr>
        <w:tc>
          <w:tcPr>
            <w:tcW w:w="513" w:type="dxa"/>
            <w:shd w:val="clear" w:color="auto" w:fill="FFFFFF"/>
          </w:tcPr>
          <w:p w14:paraId="5215A1FA" w14:textId="77777777" w:rsidR="00264BC4" w:rsidRPr="00CC1F51" w:rsidRDefault="00264BC4" w:rsidP="00264BC4">
            <w:pPr>
              <w:pStyle w:val="TAL"/>
              <w:rPr>
                <w:lang w:eastAsia="ja-JP"/>
              </w:rPr>
            </w:pPr>
          </w:p>
        </w:tc>
        <w:tc>
          <w:tcPr>
            <w:tcW w:w="2039" w:type="dxa"/>
            <w:shd w:val="clear" w:color="auto" w:fill="FFFFFF"/>
          </w:tcPr>
          <w:p w14:paraId="22F3DF7F"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TotalNumberofSuccessivePacketLoss</w:t>
            </w:r>
          </w:p>
        </w:tc>
        <w:tc>
          <w:tcPr>
            <w:tcW w:w="2573" w:type="dxa"/>
            <w:shd w:val="clear" w:color="auto" w:fill="FFFFFF"/>
          </w:tcPr>
          <w:p w14:paraId="00D1BF4A"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9A43D8C" w14:textId="77777777" w:rsidR="00264BC4" w:rsidRPr="00CC1F51" w:rsidRDefault="00264BC4" w:rsidP="00264BC4">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264BC4">
        <w:trPr>
          <w:jc w:val="center"/>
        </w:trPr>
        <w:tc>
          <w:tcPr>
            <w:tcW w:w="513" w:type="dxa"/>
            <w:shd w:val="clear" w:color="auto" w:fill="FFFFFF"/>
          </w:tcPr>
          <w:p w14:paraId="4C4679FE" w14:textId="77777777" w:rsidR="00264BC4" w:rsidRPr="00CC1F51" w:rsidRDefault="00264BC4" w:rsidP="00264BC4">
            <w:pPr>
              <w:pStyle w:val="TAL"/>
              <w:rPr>
                <w:lang w:eastAsia="ja-JP"/>
              </w:rPr>
            </w:pPr>
          </w:p>
        </w:tc>
        <w:tc>
          <w:tcPr>
            <w:tcW w:w="2039" w:type="dxa"/>
            <w:shd w:val="clear" w:color="auto" w:fill="FFFFFF"/>
          </w:tcPr>
          <w:p w14:paraId="46C2E675"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NumberOfSuccessiveLossEvents</w:t>
            </w:r>
          </w:p>
        </w:tc>
        <w:tc>
          <w:tcPr>
            <w:tcW w:w="2573" w:type="dxa"/>
            <w:shd w:val="clear" w:color="auto" w:fill="FFFFFF"/>
          </w:tcPr>
          <w:p w14:paraId="3E0FE08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225ACEF" w14:textId="77777777" w:rsidR="00264BC4" w:rsidRPr="00CC1F51" w:rsidRDefault="00264BC4" w:rsidP="00264BC4">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p>
        </w:tc>
      </w:tr>
      <w:tr w:rsidR="00264BC4" w:rsidRPr="00CC1F51" w14:paraId="38BA8050" w14:textId="77777777" w:rsidTr="00264BC4">
        <w:trPr>
          <w:jc w:val="center"/>
        </w:trPr>
        <w:tc>
          <w:tcPr>
            <w:tcW w:w="513" w:type="dxa"/>
            <w:shd w:val="clear" w:color="auto" w:fill="FFFFFF"/>
          </w:tcPr>
          <w:p w14:paraId="00E3928B" w14:textId="77777777" w:rsidR="00264BC4" w:rsidRPr="00CC1F51" w:rsidRDefault="00264BC4" w:rsidP="00264BC4">
            <w:pPr>
              <w:pStyle w:val="TAL"/>
              <w:rPr>
                <w:lang w:eastAsia="ja-JP"/>
              </w:rPr>
            </w:pPr>
          </w:p>
        </w:tc>
        <w:tc>
          <w:tcPr>
            <w:tcW w:w="2039" w:type="dxa"/>
            <w:shd w:val="clear" w:color="auto" w:fill="FFFFFF"/>
          </w:tcPr>
          <w:p w14:paraId="357982B0" w14:textId="77777777" w:rsidR="00264BC4" w:rsidRPr="007200FE" w:rsidRDefault="00264BC4" w:rsidP="00264BC4">
            <w:pPr>
              <w:pStyle w:val="TAL"/>
              <w:rPr>
                <w:rFonts w:ascii="Courier New" w:hAnsi="Courier New" w:cs="Courier New"/>
                <w:lang w:eastAsia="ja-JP"/>
              </w:rPr>
            </w:pPr>
            <w:r w:rsidRPr="007200FE">
              <w:rPr>
                <w:rFonts w:ascii="Courier New" w:hAnsi="Courier New" w:cs="Courier New"/>
                <w:lang w:eastAsia="ja-JP"/>
              </w:rPr>
              <w:t>NumberOfReceivedPackets</w:t>
            </w:r>
          </w:p>
        </w:tc>
        <w:tc>
          <w:tcPr>
            <w:tcW w:w="2573" w:type="dxa"/>
            <w:shd w:val="clear" w:color="auto" w:fill="FFFFFF"/>
          </w:tcPr>
          <w:p w14:paraId="11976984" w14:textId="77777777" w:rsidR="00264BC4" w:rsidRPr="00A443B5"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78B7A825" w14:textId="77777777" w:rsidR="00264BC4" w:rsidRDefault="00264BC4" w:rsidP="00264BC4">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Heading3"/>
      </w:pPr>
      <w:bookmarkStart w:id="328" w:name="_Toc152690293"/>
      <w:r>
        <w:t>15.2.4</w:t>
      </w:r>
      <w:r>
        <w:tab/>
      </w:r>
      <w:r w:rsidR="00264BC4" w:rsidRPr="0086780D">
        <w:t>Frame rate</w:t>
      </w:r>
      <w:bookmarkEnd w:id="328"/>
    </w:p>
    <w:p w14:paraId="3D879B66" w14:textId="77777777" w:rsidR="00264BC4" w:rsidRPr="00567618" w:rsidRDefault="00264BC4" w:rsidP="00264BC4">
      <w:r w:rsidRPr="00567618">
        <w:t>Frame rate indicates the playback frame rate. The playback frame rate is equal to the number of frames displayed during the measurement resolution period divided by the time duration, in seconds, of the measurement resolution period.</w:t>
      </w:r>
    </w:p>
    <w:p w14:paraId="16617E69" w14:textId="2C2304C7" w:rsidR="00264BC4" w:rsidRDefault="00264BC4" w:rsidP="00264BC4">
      <w:r w:rsidRPr="00567618">
        <w:t>For the Metrics-Name "</w:t>
      </w:r>
      <w:r w:rsidRPr="00CD3FFA">
        <w:rPr>
          <w:rFonts w:ascii="Courier New" w:hAnsi="Courier New" w:cs="Courier New"/>
          <w:sz w:val="22"/>
          <w:szCs w:val="22"/>
          <w:lang w:eastAsia="ja-JP"/>
        </w:rPr>
        <w:t>framerate</w:t>
      </w:r>
      <w:r w:rsidRPr="00567618">
        <w:t xml:space="preserve">", the value field indicates the frame rate value. This metric is expressed in frames per second and can be a fractional value. The frame rates for each resolution period are stored in the vector </w:t>
      </w:r>
      <w:r>
        <w:rPr>
          <w:i/>
        </w:rPr>
        <w:t>f</w:t>
      </w:r>
      <w:r w:rsidRPr="00567618">
        <w:rPr>
          <w:i/>
        </w:rPr>
        <w:t>rame</w:t>
      </w:r>
      <w:r>
        <w:rPr>
          <w:i/>
        </w:rPr>
        <w:t>r</w:t>
      </w:r>
      <w:r w:rsidRPr="00567618">
        <w:rPr>
          <w:i/>
        </w:rPr>
        <w:t>ate</w:t>
      </w:r>
      <w:r w:rsidRPr="00567618">
        <w:t xml:space="preserve"> and reported by the </w:t>
      </w:r>
      <w:r>
        <w:t>RTC</w:t>
      </w:r>
      <w:r w:rsidRPr="00567618">
        <w:t xml:space="preserve"> </w:t>
      </w:r>
      <w:r>
        <w:t>UE</w:t>
      </w:r>
      <w:r w:rsidRPr="00567618">
        <w:t xml:space="preserve"> as part of the QoE report</w:t>
      </w:r>
      <w:r>
        <w:t>.</w:t>
      </w:r>
    </w:p>
    <w:p w14:paraId="353B3A44" w14:textId="636E93F5" w:rsidR="00264BC4" w:rsidRDefault="00264BC4" w:rsidP="00264BC4">
      <w:r w:rsidRPr="00567618">
        <w:t>The syntax for the metric "</w:t>
      </w:r>
      <w:r w:rsidRPr="00292A78">
        <w:rPr>
          <w:rFonts w:ascii="Courier New" w:hAnsi="Courier New" w:cs="Courier New"/>
          <w:sz w:val="22"/>
          <w:szCs w:val="22"/>
        </w:rPr>
        <w:t>framerate</w:t>
      </w:r>
      <w:r w:rsidRPr="00567618">
        <w:t xml:space="preserve">" </w:t>
      </w:r>
      <w:r>
        <w:t xml:space="preserve">metric </w:t>
      </w:r>
      <w:r w:rsidRPr="00567618">
        <w:t xml:space="preserve">is as </w:t>
      </w:r>
      <w:r>
        <w:t xml:space="preserve">defined in </w:t>
      </w:r>
      <w:r w:rsidRPr="00713F23">
        <w:t xml:space="preserve">Table </w:t>
      </w:r>
      <w:r w:rsidR="005D6830">
        <w:t>15.2.4-1.</w:t>
      </w:r>
    </w:p>
    <w:p w14:paraId="3C371E6A" w14:textId="2528D203" w:rsidR="00264BC4" w:rsidRDefault="00264BC4" w:rsidP="00264BC4">
      <w:pPr>
        <w:pStyle w:val="TH"/>
      </w:pPr>
      <w:r w:rsidRPr="00CC1F51">
        <w:t xml:space="preserve">Table </w:t>
      </w:r>
      <w:r w:rsidR="005D6830">
        <w:t>15.2.4-1</w:t>
      </w:r>
      <w:r w:rsidRPr="00CC1F51">
        <w:t>:</w:t>
      </w:r>
      <w:r>
        <w:t xml:space="preserve"> </w:t>
      </w:r>
      <w:r w:rsidR="005D6830">
        <w:t>F</w:t>
      </w:r>
      <w:r>
        <w:t>ramerate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framerate</w:t>
            </w:r>
          </w:p>
        </w:tc>
        <w:tc>
          <w:tcPr>
            <w:tcW w:w="2268" w:type="dxa"/>
            <w:shd w:val="clear" w:color="auto" w:fill="FFFFFF"/>
          </w:tcPr>
          <w:p w14:paraId="71A385C1"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294F2CC2" w14:textId="77777777" w:rsidR="00264BC4" w:rsidRPr="00CC1F51" w:rsidRDefault="00264BC4" w:rsidP="00264BC4">
            <w:pPr>
              <w:pStyle w:val="TAL"/>
              <w:rPr>
                <w:rFonts w:cs="Arial"/>
                <w:lang w:eastAsia="ja-JP"/>
              </w:rPr>
            </w:pPr>
            <w:r>
              <w:rPr>
                <w:rFonts w:cs="Arial"/>
                <w:lang w:eastAsia="ja-JP"/>
              </w:rPr>
              <w:t xml:space="preserve">An unordered list of framerate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Heading3"/>
      </w:pPr>
      <w:bookmarkStart w:id="329" w:name="_Toc152690294"/>
      <w:r>
        <w:t>15.2.5</w:t>
      </w:r>
      <w:r>
        <w:tab/>
      </w:r>
      <w:r w:rsidR="00264BC4" w:rsidRPr="0086780D">
        <w:t>Jitter duration</w:t>
      </w:r>
      <w:bookmarkEnd w:id="329"/>
    </w:p>
    <w:p w14:paraId="740FA8AE" w14:textId="77777777" w:rsidR="00264BC4" w:rsidRPr="00567618" w:rsidRDefault="00264BC4" w:rsidP="00264BC4">
      <w:r w:rsidRPr="00567618">
        <w:t xml:space="preserve">Jitter happens when the absolute difference between the actual playback time and the expected playback time is larger than </w:t>
      </w:r>
      <w:r w:rsidRPr="00567618">
        <w:rPr>
          <w:i/>
        </w:rPr>
        <w:t>Jitter</w:t>
      </w:r>
      <w:r>
        <w:rPr>
          <w:i/>
        </w:rPr>
        <w:t>t</w:t>
      </w:r>
      <w:r w:rsidRPr="00567618">
        <w:rPr>
          <w:i/>
        </w:rPr>
        <w:t>hreshold</w:t>
      </w:r>
      <w:r w:rsidRPr="00567618">
        <w:t xml:space="preserve"> milliseconds. The expected time of a frame is equal to the actual playback time of the last played frame plus the difference between the NPT time of the frame and the NPT time of the last played frame.</w:t>
      </w:r>
    </w:p>
    <w:p w14:paraId="17C72169" w14:textId="77777777" w:rsidR="00264BC4" w:rsidRPr="00567618" w:rsidRDefault="00264BC4" w:rsidP="00264BC4">
      <w:r w:rsidRPr="00FA4779">
        <w:t xml:space="preserve">The optional configuration parameter </w:t>
      </w:r>
      <w:r w:rsidRPr="00567618">
        <w:rPr>
          <w:i/>
        </w:rPr>
        <w:t>Jitter</w:t>
      </w:r>
      <w:r>
        <w:rPr>
          <w:i/>
        </w:rPr>
        <w:t>t</w:t>
      </w:r>
      <w:r w:rsidRPr="00567618">
        <w:rPr>
          <w:i/>
        </w:rPr>
        <w:t>hreshold</w:t>
      </w:r>
      <w:r w:rsidRPr="00FA4779">
        <w:t xml:space="preserve"> can be set to control the amount of allowed jitter. If the parameter has not been set, it defaults to 100 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292A78">
        <w:rPr>
          <w:rFonts w:ascii="Courier New" w:hAnsi="Courier New" w:cs="Courier New"/>
          <w:sz w:val="22"/>
          <w:szCs w:val="22"/>
        </w:rPr>
        <w:t>JitterDuration</w:t>
      </w:r>
      <w:r w:rsidRPr="00FA4779">
        <w:t xml:space="preserve">" parameter. The value of </w:t>
      </w:r>
      <w:r w:rsidRPr="00567618">
        <w:rPr>
          <w:i/>
        </w:rPr>
        <w:t>Jitter</w:t>
      </w:r>
      <w:r>
        <w:rPr>
          <w:i/>
        </w:rPr>
        <w:t>t</w:t>
      </w:r>
      <w:r w:rsidRPr="00567618">
        <w:rPr>
          <w:i/>
        </w:rPr>
        <w:t>hreshold</w:t>
      </w:r>
      <w:r w:rsidRPr="00FA4779">
        <w:t xml:space="preserve"> may be set by the server.</w:t>
      </w:r>
    </w:p>
    <w:p w14:paraId="4D5978E8" w14:textId="3FC9E07F" w:rsidR="00264BC4" w:rsidRPr="00567618" w:rsidRDefault="00264BC4" w:rsidP="00264BC4">
      <w:r w:rsidRPr="00567618">
        <w:t xml:space="preserve">All the jitter durations are summed up within each measurement resolution period and stored in the vector </w:t>
      </w:r>
      <w:r w:rsidRPr="00567618">
        <w:rPr>
          <w:i/>
        </w:rPr>
        <w:t>TotalJitterDuration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NumberOfJitterEvents. </w:t>
      </w:r>
      <w:r w:rsidRPr="00567618">
        <w:t xml:space="preserve">These two vectors are reported by the </w:t>
      </w:r>
      <w:r>
        <w:t>RTC</w:t>
      </w:r>
      <w:r w:rsidRPr="00567618">
        <w:t xml:space="preserve"> </w:t>
      </w:r>
      <w:r>
        <w:t>UE</w:t>
      </w:r>
      <w:r w:rsidRPr="00567618">
        <w:t xml:space="preserve"> as part of the QoE report</w:t>
      </w:r>
      <w:r>
        <w:t>.</w:t>
      </w:r>
    </w:p>
    <w:p w14:paraId="7C804C39" w14:textId="33FB03AB" w:rsidR="00264BC4" w:rsidRPr="00567618" w:rsidRDefault="00264BC4" w:rsidP="00264BC4">
      <w:r w:rsidRPr="00567618">
        <w:t>The syntax for the metric "</w:t>
      </w:r>
      <w:r w:rsidRPr="00292A78">
        <w:rPr>
          <w:rFonts w:ascii="Courier New" w:hAnsi="Courier New" w:cs="Courier New"/>
          <w:sz w:val="22"/>
          <w:szCs w:val="22"/>
        </w:rPr>
        <w:t>JitterDuration</w:t>
      </w:r>
      <w:r w:rsidRPr="00567618">
        <w:t xml:space="preserve">" is as </w:t>
      </w:r>
      <w:r>
        <w:t xml:space="preserve">defined in </w:t>
      </w:r>
      <w:r w:rsidRPr="00B260C1">
        <w:t xml:space="preserve">Table </w:t>
      </w:r>
      <w:r w:rsidR="00AC741D">
        <w:t>15.2.5-1.</w:t>
      </w:r>
    </w:p>
    <w:p w14:paraId="60F90EC8" w14:textId="100DE1A3" w:rsidR="00264BC4" w:rsidRPr="00CC1F51" w:rsidRDefault="00264BC4" w:rsidP="00264BC4">
      <w:pPr>
        <w:pStyle w:val="TH"/>
      </w:pPr>
      <w:r w:rsidRPr="00CC1F51">
        <w:lastRenderedPageBreak/>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61023D4E" w14:textId="77777777" w:rsidTr="00264BC4">
        <w:trPr>
          <w:jc w:val="center"/>
        </w:trPr>
        <w:tc>
          <w:tcPr>
            <w:tcW w:w="2552"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264BC4">
        <w:trPr>
          <w:jc w:val="center"/>
        </w:trPr>
        <w:tc>
          <w:tcPr>
            <w:tcW w:w="2552" w:type="dxa"/>
            <w:gridSpan w:val="2"/>
            <w:shd w:val="clear" w:color="auto" w:fill="FFFFFF"/>
          </w:tcPr>
          <w:p w14:paraId="2DF6C635"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JitterDuration</w:t>
            </w:r>
          </w:p>
        </w:tc>
        <w:tc>
          <w:tcPr>
            <w:tcW w:w="2573" w:type="dxa"/>
            <w:shd w:val="clear" w:color="auto" w:fill="FFFFFF"/>
          </w:tcPr>
          <w:p w14:paraId="6F1EB62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264BC4">
        <w:trPr>
          <w:jc w:val="center"/>
        </w:trPr>
        <w:tc>
          <w:tcPr>
            <w:tcW w:w="513" w:type="dxa"/>
            <w:shd w:val="clear" w:color="auto" w:fill="FFFFFF"/>
          </w:tcPr>
          <w:p w14:paraId="308C4108" w14:textId="77777777" w:rsidR="00264BC4" w:rsidRPr="00CC1F51" w:rsidRDefault="00264BC4" w:rsidP="00264BC4">
            <w:pPr>
              <w:pStyle w:val="TAL"/>
              <w:rPr>
                <w:lang w:eastAsia="ja-JP"/>
              </w:rPr>
            </w:pPr>
          </w:p>
        </w:tc>
        <w:tc>
          <w:tcPr>
            <w:tcW w:w="2039" w:type="dxa"/>
            <w:shd w:val="clear" w:color="auto" w:fill="FFFFFF"/>
          </w:tcPr>
          <w:p w14:paraId="0FA7ADCB" w14:textId="77777777" w:rsidR="00264BC4" w:rsidRPr="00CC1F51" w:rsidRDefault="00264BC4" w:rsidP="00264BC4">
            <w:pPr>
              <w:pStyle w:val="TAL"/>
              <w:rPr>
                <w:rFonts w:ascii="Courier New" w:hAnsi="Courier New" w:cs="Courier New"/>
                <w:lang w:eastAsia="ja-JP"/>
              </w:rPr>
            </w:pPr>
            <w:r w:rsidRPr="00786545">
              <w:rPr>
                <w:rFonts w:ascii="Courier New" w:hAnsi="Courier New" w:cs="Courier New"/>
                <w:lang w:eastAsia="ja-JP"/>
              </w:rPr>
              <w:t>TotalJitterDuration</w:t>
            </w:r>
          </w:p>
        </w:tc>
        <w:tc>
          <w:tcPr>
            <w:tcW w:w="2573" w:type="dxa"/>
            <w:shd w:val="clear" w:color="auto" w:fill="FFFFFF"/>
          </w:tcPr>
          <w:p w14:paraId="2EC30F14"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0C262CF0" w14:textId="77777777" w:rsidR="00264BC4" w:rsidRPr="00CC1F51" w:rsidRDefault="00264BC4" w:rsidP="00264BC4">
            <w:pPr>
              <w:pStyle w:val="TAL"/>
              <w:rPr>
                <w:rFonts w:cs="Arial"/>
                <w:lang w:eastAsia="ja-JP"/>
              </w:rPr>
            </w:pPr>
            <w:r w:rsidRPr="00567618">
              <w:t>All the jitter durations are summed up within each measurement resolution period and stored in the vector</w:t>
            </w:r>
            <w:r>
              <w:t xml:space="preserve">. </w:t>
            </w:r>
          </w:p>
        </w:tc>
      </w:tr>
      <w:tr w:rsidR="00264BC4" w:rsidRPr="00CC1F51" w14:paraId="05B526A2" w14:textId="77777777" w:rsidTr="00264BC4">
        <w:trPr>
          <w:jc w:val="center"/>
        </w:trPr>
        <w:tc>
          <w:tcPr>
            <w:tcW w:w="513" w:type="dxa"/>
            <w:shd w:val="clear" w:color="auto" w:fill="FFFFFF"/>
          </w:tcPr>
          <w:p w14:paraId="42CF2A8F" w14:textId="77777777" w:rsidR="00264BC4" w:rsidRPr="00CC1F51" w:rsidRDefault="00264BC4" w:rsidP="00264BC4">
            <w:pPr>
              <w:pStyle w:val="TAL"/>
              <w:rPr>
                <w:lang w:eastAsia="ja-JP"/>
              </w:rPr>
            </w:pPr>
          </w:p>
        </w:tc>
        <w:tc>
          <w:tcPr>
            <w:tcW w:w="2039" w:type="dxa"/>
            <w:shd w:val="clear" w:color="auto" w:fill="FFFFFF"/>
          </w:tcPr>
          <w:p w14:paraId="20A07BC7" w14:textId="77777777" w:rsidR="00264BC4" w:rsidRPr="00CC1F51" w:rsidRDefault="00264BC4" w:rsidP="00264BC4">
            <w:pPr>
              <w:pStyle w:val="TAL"/>
              <w:rPr>
                <w:rFonts w:ascii="Courier New" w:hAnsi="Courier New" w:cs="Courier New"/>
                <w:lang w:eastAsia="ja-JP"/>
              </w:rPr>
            </w:pPr>
            <w:r w:rsidRPr="00786545">
              <w:rPr>
                <w:rFonts w:ascii="Courier New" w:hAnsi="Courier New" w:cs="Courier New"/>
                <w:lang w:eastAsia="ja-JP"/>
              </w:rPr>
              <w:t>NumberOfJitterEvents</w:t>
            </w:r>
          </w:p>
        </w:tc>
        <w:tc>
          <w:tcPr>
            <w:tcW w:w="2573" w:type="dxa"/>
            <w:shd w:val="clear" w:color="auto" w:fill="FFFFFF"/>
          </w:tcPr>
          <w:p w14:paraId="47B9543D"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BE184EC" w14:textId="7777777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p>
        </w:tc>
      </w:tr>
    </w:tbl>
    <w:p w14:paraId="1197C09D" w14:textId="77777777" w:rsidR="00264BC4" w:rsidRDefault="00264BC4" w:rsidP="00264BC4">
      <w:pPr>
        <w:jc w:val="both"/>
      </w:pPr>
    </w:p>
    <w:p w14:paraId="05C4FD83" w14:textId="0C492327" w:rsidR="00264BC4" w:rsidRPr="001B4919" w:rsidRDefault="003B7DF2" w:rsidP="001B4919">
      <w:pPr>
        <w:pStyle w:val="Heading3"/>
      </w:pPr>
      <w:bookmarkStart w:id="330" w:name="_Toc152690295"/>
      <w:r>
        <w:t>15.2.6</w:t>
      </w:r>
      <w:r>
        <w:tab/>
      </w:r>
      <w:r w:rsidR="00264BC4" w:rsidRPr="0086780D">
        <w:t>Sync loss duration</w:t>
      </w:r>
      <w:bookmarkEnd w:id="330"/>
    </w:p>
    <w:p w14:paraId="713E4016" w14:textId="77777777" w:rsidR="00264BC4" w:rsidRPr="00567618" w:rsidRDefault="00264BC4" w:rsidP="00264BC4">
      <w:r w:rsidRPr="00567618">
        <w:t xml:space="preserve">Sync loss happens when the absolute difference between value A and value B is larger than </w:t>
      </w:r>
      <w:r w:rsidRPr="00567618">
        <w:rPr>
          <w:i/>
        </w:rPr>
        <w:t>SyncThreshold</w:t>
      </w:r>
      <w:r w:rsidRPr="00567618">
        <w:t xml:space="preserve"> 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p>
    <w:p w14:paraId="7C2D805A" w14:textId="77777777" w:rsidR="00264BC4" w:rsidRPr="00567618" w:rsidRDefault="00264BC4" w:rsidP="00264BC4">
      <w:r w:rsidRPr="00C13E4F">
        <w:t xml:space="preserve">The optional configuration parameter </w:t>
      </w:r>
      <w:r>
        <w:t>s</w:t>
      </w:r>
      <w:r w:rsidRPr="00C13E4F">
        <w:rPr>
          <w:i/>
        </w:rPr>
        <w:t>ync</w:t>
      </w:r>
      <w:r>
        <w:rPr>
          <w:i/>
        </w:rPr>
        <w:t>t</w:t>
      </w:r>
      <w:r w:rsidRPr="00C13E4F">
        <w:rPr>
          <w:i/>
        </w:rPr>
        <w:t>hreshold</w:t>
      </w:r>
      <w:r w:rsidRPr="00C13E4F">
        <w:t xml:space="preserve"> can be set to control the amount of allowed sync mismatch. If the parameter has not been set, it defaults to 100 ms.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r w:rsidRPr="00F32774">
        <w:rPr>
          <w:rFonts w:ascii="Courier New" w:hAnsi="Courier New" w:cs="Courier New"/>
          <w:sz w:val="22"/>
          <w:szCs w:val="22"/>
          <w:lang w:eastAsia="ja-JP"/>
        </w:rPr>
        <w:t>Sync</w:t>
      </w:r>
      <w:r>
        <w:rPr>
          <w:rFonts w:ascii="Courier New" w:hAnsi="Courier New" w:cs="Courier New"/>
          <w:sz w:val="22"/>
          <w:szCs w:val="22"/>
          <w:lang w:eastAsia="ja-JP"/>
        </w:rPr>
        <w:t>l</w:t>
      </w:r>
      <w:r w:rsidRPr="00F32774">
        <w:rPr>
          <w:rFonts w:ascii="Courier New" w:hAnsi="Courier New" w:cs="Courier New"/>
          <w:sz w:val="22"/>
          <w:szCs w:val="22"/>
          <w:lang w:eastAsia="ja-JP"/>
        </w:rPr>
        <w:t>ossDuration</w:t>
      </w:r>
      <w:r w:rsidRPr="00C13E4F">
        <w:t xml:space="preserve">" parameter. The value of </w:t>
      </w:r>
      <w:r>
        <w:rPr>
          <w:i/>
        </w:rPr>
        <w:t>s</w:t>
      </w:r>
      <w:r w:rsidRPr="00C13E4F">
        <w:rPr>
          <w:i/>
        </w:rPr>
        <w:t>ync</w:t>
      </w:r>
      <w:r>
        <w:rPr>
          <w:i/>
        </w:rPr>
        <w:t>t</w:t>
      </w:r>
      <w:r w:rsidRPr="00C13E4F">
        <w:rPr>
          <w:i/>
        </w:rPr>
        <w:t>hreshold</w:t>
      </w:r>
      <w:r w:rsidRPr="00C13E4F">
        <w:t xml:space="preserve"> may be set by the server.</w:t>
      </w:r>
      <w:r w:rsidRPr="00567618">
        <w:t xml:space="preserve"> </w:t>
      </w:r>
    </w:p>
    <w:p w14:paraId="78A20057" w14:textId="79E8C64E" w:rsidR="00264BC4" w:rsidRDefault="00264BC4" w:rsidP="00264BC4">
      <w:r w:rsidRPr="00567618">
        <w:t xml:space="preserve">All the sync loss durations are summed up within each measurement resolution period and stored in the vector </w:t>
      </w:r>
      <w:r w:rsidRPr="00567618">
        <w:rPr>
          <w:i/>
        </w:rPr>
        <w:t>TotalSyncLossDuration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p>
    <w:p w14:paraId="79F40F59" w14:textId="71929B0F" w:rsidR="00264BC4" w:rsidRPr="00567618" w:rsidRDefault="00264BC4" w:rsidP="00264BC4">
      <w:r w:rsidRPr="00567618">
        <w:t>The syntax for the metric "</w:t>
      </w:r>
      <w:r w:rsidRPr="00FC7400">
        <w:rPr>
          <w:rFonts w:ascii="Courier New" w:hAnsi="Courier New" w:cs="Courier New"/>
          <w:sz w:val="22"/>
          <w:szCs w:val="22"/>
          <w:lang w:eastAsia="ja-JP"/>
        </w:rPr>
        <w:t>SynclossDuration</w:t>
      </w:r>
      <w:r w:rsidRPr="00567618">
        <w:t xml:space="preserve">" is as </w:t>
      </w:r>
      <w:r>
        <w:t xml:space="preserve">defined in </w:t>
      </w:r>
      <w:r w:rsidRPr="001A48DE">
        <w:t xml:space="preserve">Table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2CAB8C4B" w14:textId="77777777" w:rsidTr="00264BC4">
        <w:trPr>
          <w:jc w:val="center"/>
        </w:trPr>
        <w:tc>
          <w:tcPr>
            <w:tcW w:w="255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264BC4">
        <w:trPr>
          <w:jc w:val="center"/>
        </w:trPr>
        <w:tc>
          <w:tcPr>
            <w:tcW w:w="2552" w:type="dxa"/>
            <w:gridSpan w:val="2"/>
            <w:shd w:val="clear" w:color="auto" w:fill="FFFFFF"/>
          </w:tcPr>
          <w:p w14:paraId="4C31D32A"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SynclossDuration</w:t>
            </w:r>
          </w:p>
        </w:tc>
        <w:tc>
          <w:tcPr>
            <w:tcW w:w="2573" w:type="dxa"/>
            <w:shd w:val="clear" w:color="auto" w:fill="FFFFFF"/>
          </w:tcPr>
          <w:p w14:paraId="2E7EDBC2"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264BC4">
        <w:trPr>
          <w:jc w:val="center"/>
        </w:trPr>
        <w:tc>
          <w:tcPr>
            <w:tcW w:w="513" w:type="dxa"/>
            <w:shd w:val="clear" w:color="auto" w:fill="FFFFFF"/>
          </w:tcPr>
          <w:p w14:paraId="64033A77" w14:textId="77777777" w:rsidR="00264BC4" w:rsidRPr="00CC1F51" w:rsidRDefault="00264BC4" w:rsidP="00264BC4">
            <w:pPr>
              <w:pStyle w:val="TAL"/>
              <w:rPr>
                <w:lang w:eastAsia="ja-JP"/>
              </w:rPr>
            </w:pPr>
          </w:p>
        </w:tc>
        <w:tc>
          <w:tcPr>
            <w:tcW w:w="2039" w:type="dxa"/>
            <w:shd w:val="clear" w:color="auto" w:fill="FFFFFF"/>
          </w:tcPr>
          <w:p w14:paraId="6AE6D23A" w14:textId="77777777" w:rsidR="00264BC4" w:rsidRPr="00CC1F51" w:rsidRDefault="00264BC4" w:rsidP="00264BC4">
            <w:pPr>
              <w:pStyle w:val="TAL"/>
              <w:rPr>
                <w:rFonts w:ascii="Courier New" w:hAnsi="Courier New" w:cs="Courier New"/>
                <w:lang w:eastAsia="ja-JP"/>
              </w:rPr>
            </w:pPr>
            <w:r w:rsidRPr="005068C1">
              <w:rPr>
                <w:rFonts w:ascii="Courier New" w:hAnsi="Courier New" w:cs="Courier New"/>
                <w:lang w:eastAsia="ja-JP"/>
              </w:rPr>
              <w:t>TotalSyncLossDuration</w:t>
            </w:r>
          </w:p>
        </w:tc>
        <w:tc>
          <w:tcPr>
            <w:tcW w:w="2573" w:type="dxa"/>
            <w:shd w:val="clear" w:color="auto" w:fill="FFFFFF"/>
          </w:tcPr>
          <w:p w14:paraId="341BE39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2CF7270B" w14:textId="77777777"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measurement resolution period and stored in the vector</w:t>
            </w:r>
            <w:r>
              <w:t xml:space="preserve">. </w:t>
            </w:r>
          </w:p>
        </w:tc>
      </w:tr>
      <w:tr w:rsidR="00264BC4" w:rsidRPr="00CC1F51" w14:paraId="6F81B099" w14:textId="77777777" w:rsidTr="00264BC4">
        <w:trPr>
          <w:jc w:val="center"/>
        </w:trPr>
        <w:tc>
          <w:tcPr>
            <w:tcW w:w="513" w:type="dxa"/>
            <w:shd w:val="clear" w:color="auto" w:fill="FFFFFF"/>
          </w:tcPr>
          <w:p w14:paraId="75CD3DC8" w14:textId="77777777" w:rsidR="00264BC4" w:rsidRPr="00CC1F51" w:rsidRDefault="00264BC4" w:rsidP="00264BC4">
            <w:pPr>
              <w:pStyle w:val="TAL"/>
              <w:rPr>
                <w:lang w:eastAsia="ja-JP"/>
              </w:rPr>
            </w:pPr>
          </w:p>
        </w:tc>
        <w:tc>
          <w:tcPr>
            <w:tcW w:w="2039" w:type="dxa"/>
            <w:shd w:val="clear" w:color="auto" w:fill="FFFFFF"/>
          </w:tcPr>
          <w:p w14:paraId="5DC81472" w14:textId="77777777" w:rsidR="00264BC4" w:rsidRPr="00CC1F51" w:rsidRDefault="00264BC4" w:rsidP="00264BC4">
            <w:pPr>
              <w:pStyle w:val="TAL"/>
              <w:rPr>
                <w:rFonts w:ascii="Courier New" w:hAnsi="Courier New" w:cs="Courier New"/>
                <w:lang w:eastAsia="ja-JP"/>
              </w:rPr>
            </w:pPr>
            <w:r w:rsidRPr="0026165E">
              <w:rPr>
                <w:rFonts w:ascii="Courier New" w:hAnsi="Courier New" w:cs="Courier New"/>
                <w:lang w:eastAsia="ja-JP"/>
              </w:rPr>
              <w:t>NumberOfSyncLossEvents</w:t>
            </w:r>
          </w:p>
        </w:tc>
        <w:tc>
          <w:tcPr>
            <w:tcW w:w="2573" w:type="dxa"/>
            <w:shd w:val="clear" w:color="auto" w:fill="FFFFFF"/>
          </w:tcPr>
          <w:p w14:paraId="5FC53DB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CDE842E" w14:textId="77777777"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p>
        </w:tc>
      </w:tr>
    </w:tbl>
    <w:p w14:paraId="5D60E041" w14:textId="77777777" w:rsidR="00264BC4" w:rsidRDefault="00264BC4" w:rsidP="00264BC4">
      <w:pPr>
        <w:jc w:val="both"/>
      </w:pPr>
    </w:p>
    <w:p w14:paraId="6888156C" w14:textId="3AC11D32" w:rsidR="00264BC4" w:rsidRPr="001B4919" w:rsidRDefault="00F14F9F" w:rsidP="001B4919">
      <w:pPr>
        <w:pStyle w:val="Heading3"/>
      </w:pPr>
      <w:bookmarkStart w:id="331" w:name="_Toc152690296"/>
      <w:r>
        <w:t>15.2.7</w:t>
      </w:r>
      <w:r>
        <w:tab/>
      </w:r>
      <w:hyperlink r:id="rId22" w:anchor="name-temporal-spatial-trade-off-" w:history="1">
        <w:r w:rsidR="00264BC4" w:rsidRPr="0086780D">
          <w:t>Round-trip</w:t>
        </w:r>
      </w:hyperlink>
      <w:r w:rsidR="00264BC4" w:rsidRPr="0086780D">
        <w:t xml:space="preserve"> time</w:t>
      </w:r>
      <w:bookmarkEnd w:id="331"/>
    </w:p>
    <w:p w14:paraId="47AABB15" w14:textId="77777777" w:rsidR="00264BC4" w:rsidRPr="007E79AB" w:rsidRDefault="00264BC4" w:rsidP="00264BC4">
      <w:pPr>
        <w:spacing w:after="0"/>
      </w:pPr>
      <w:r w:rsidRPr="007E79AB">
        <w:t xml:space="preserve">The round-trip time (RTT) consists of the RTP-level round-trip time, plus the additional two-way delay due to buffering and other processing in each </w:t>
      </w:r>
      <w:r>
        <w:t>RTC UE</w:t>
      </w:r>
      <w:r w:rsidRPr="007E79AB">
        <w:t>.</w:t>
      </w:r>
    </w:p>
    <w:p w14:paraId="7BD7EF37" w14:textId="77777777" w:rsidR="00264BC4" w:rsidRPr="007E79AB" w:rsidRDefault="00264BC4" w:rsidP="00264BC4">
      <w:pPr>
        <w:spacing w:after="0"/>
      </w:pPr>
    </w:p>
    <w:p w14:paraId="260101F9" w14:textId="77777777" w:rsidR="00264BC4" w:rsidRPr="007E79AB" w:rsidRDefault="00264BC4" w:rsidP="00264BC4">
      <w:pPr>
        <w:rPr>
          <w:i/>
        </w:rPr>
      </w:pPr>
      <w:r w:rsidRPr="007E79AB">
        <w:t xml:space="preserve">The last RTCP round-trip time value estimated during each measurement resolution period shall be stored in the vector </w:t>
      </w:r>
      <w:r w:rsidRPr="007E79AB">
        <w:rPr>
          <w:i/>
        </w:rPr>
        <w:t>NetworkRTT</w:t>
      </w:r>
      <w:r w:rsidRPr="007E79AB">
        <w:t xml:space="preserve">. The unit of this metrics is expressed in milliseconds. </w:t>
      </w:r>
    </w:p>
    <w:p w14:paraId="0FB58401" w14:textId="77777777" w:rsidR="00264BC4" w:rsidRPr="007E79AB" w:rsidRDefault="00264BC4" w:rsidP="00264BC4">
      <w:r w:rsidRPr="007E79AB">
        <w:t xml:space="preserve">The two-way additional internal client delay valid at the end of each measurement resolution period shall be stored in the vector </w:t>
      </w:r>
      <w:r w:rsidRPr="007E79AB">
        <w:rPr>
          <w:i/>
        </w:rPr>
        <w:t>InternalRTT</w:t>
      </w:r>
      <w:r w:rsidRPr="007E79AB">
        <w:t xml:space="preserve">. The unit of this metrics is expressed in milliseconds. </w:t>
      </w:r>
    </w:p>
    <w:p w14:paraId="4195C5F9" w14:textId="032283FF" w:rsidR="00264BC4" w:rsidRDefault="00264BC4" w:rsidP="00264BC4">
      <w:r w:rsidRPr="007E79AB">
        <w:t xml:space="preserve">The two vectors are reported by the </w:t>
      </w:r>
      <w:r>
        <w:t>RTC</w:t>
      </w:r>
      <w:r w:rsidRPr="007E79AB">
        <w:t xml:space="preserve"> </w:t>
      </w:r>
      <w:r>
        <w:t>UE</w:t>
      </w:r>
      <w:r w:rsidRPr="007E79AB">
        <w:t xml:space="preserve"> as part of the QoE report.</w:t>
      </w:r>
    </w:p>
    <w:p w14:paraId="29D8B05C" w14:textId="0C937142" w:rsidR="00264BC4" w:rsidRPr="00567618" w:rsidRDefault="00264BC4" w:rsidP="00264BC4">
      <w:r w:rsidRPr="00567618">
        <w:t>The syntax for the metric "</w:t>
      </w:r>
      <w:r w:rsidRPr="004E2107">
        <w:rPr>
          <w:rFonts w:ascii="Courier New" w:hAnsi="Courier New" w:cs="Courier New"/>
          <w:sz w:val="22"/>
          <w:szCs w:val="22"/>
          <w:lang w:eastAsia="ja-JP"/>
        </w:rPr>
        <w:t>RoundtripTime</w:t>
      </w:r>
      <w:r w:rsidRPr="00567618">
        <w:t xml:space="preserve">" is as </w:t>
      </w:r>
      <w:r>
        <w:t xml:space="preserve">defined in </w:t>
      </w:r>
      <w:r w:rsidRPr="00CB2EFC">
        <w:t xml:space="preserve">Table </w:t>
      </w:r>
      <w:r w:rsidR="00F14F9F">
        <w:t>15.2.7-1.</w:t>
      </w:r>
    </w:p>
    <w:p w14:paraId="78F27729" w14:textId="049EFBD9" w:rsidR="00264BC4" w:rsidRPr="00CC1F51" w:rsidRDefault="00264BC4" w:rsidP="00264BC4">
      <w:pPr>
        <w:pStyle w:val="TH"/>
      </w:pPr>
      <w:r w:rsidRPr="00CC1F51">
        <w:lastRenderedPageBreak/>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264BC4" w:rsidRPr="00CC1F51" w14:paraId="02296BEB" w14:textId="77777777" w:rsidTr="00264BC4">
        <w:trPr>
          <w:jc w:val="center"/>
        </w:trPr>
        <w:tc>
          <w:tcPr>
            <w:tcW w:w="2155"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610"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4836"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264BC4">
        <w:trPr>
          <w:jc w:val="center"/>
        </w:trPr>
        <w:tc>
          <w:tcPr>
            <w:tcW w:w="2155" w:type="dxa"/>
            <w:gridSpan w:val="2"/>
            <w:shd w:val="clear" w:color="auto" w:fill="FFFFFF"/>
          </w:tcPr>
          <w:p w14:paraId="0A1DCC53"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RoundtripTime</w:t>
            </w:r>
          </w:p>
        </w:tc>
        <w:tc>
          <w:tcPr>
            <w:tcW w:w="2610" w:type="dxa"/>
            <w:shd w:val="clear" w:color="auto" w:fill="FFFFFF"/>
          </w:tcPr>
          <w:p w14:paraId="3434373D"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836"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264BC4">
        <w:trPr>
          <w:jc w:val="center"/>
        </w:trPr>
        <w:tc>
          <w:tcPr>
            <w:tcW w:w="513" w:type="dxa"/>
            <w:shd w:val="clear" w:color="auto" w:fill="FFFFFF"/>
          </w:tcPr>
          <w:p w14:paraId="69E0B640" w14:textId="77777777" w:rsidR="00264BC4" w:rsidRPr="00CC1F51" w:rsidRDefault="00264BC4" w:rsidP="00264BC4">
            <w:pPr>
              <w:pStyle w:val="TAL"/>
              <w:rPr>
                <w:lang w:eastAsia="ja-JP"/>
              </w:rPr>
            </w:pPr>
          </w:p>
        </w:tc>
        <w:tc>
          <w:tcPr>
            <w:tcW w:w="1642" w:type="dxa"/>
            <w:shd w:val="clear" w:color="auto" w:fill="FFFFFF"/>
          </w:tcPr>
          <w:p w14:paraId="6CBCB034" w14:textId="77777777" w:rsidR="00264BC4" w:rsidRPr="00CC1F51" w:rsidRDefault="00264BC4" w:rsidP="00264BC4">
            <w:pPr>
              <w:pStyle w:val="TAL"/>
              <w:rPr>
                <w:rFonts w:ascii="Courier New" w:hAnsi="Courier New" w:cs="Courier New"/>
                <w:lang w:eastAsia="ja-JP"/>
              </w:rPr>
            </w:pPr>
            <w:r w:rsidRPr="006D4AD6">
              <w:rPr>
                <w:rFonts w:ascii="Courier New" w:hAnsi="Courier New" w:cs="Courier New"/>
                <w:lang w:eastAsia="ja-JP"/>
              </w:rPr>
              <w:t>NetworkRTT</w:t>
            </w:r>
          </w:p>
        </w:tc>
        <w:tc>
          <w:tcPr>
            <w:tcW w:w="2610" w:type="dxa"/>
            <w:shd w:val="clear" w:color="auto" w:fill="FFFFFF"/>
          </w:tcPr>
          <w:p w14:paraId="1DC0BDD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264BC4">
        <w:trPr>
          <w:jc w:val="center"/>
        </w:trPr>
        <w:tc>
          <w:tcPr>
            <w:tcW w:w="513" w:type="dxa"/>
            <w:shd w:val="clear" w:color="auto" w:fill="FFFFFF"/>
          </w:tcPr>
          <w:p w14:paraId="4BEB3A92" w14:textId="77777777" w:rsidR="00264BC4" w:rsidRPr="00CC1F51" w:rsidRDefault="00264BC4" w:rsidP="00264BC4">
            <w:pPr>
              <w:pStyle w:val="TAL"/>
              <w:rPr>
                <w:lang w:eastAsia="ja-JP"/>
              </w:rPr>
            </w:pPr>
          </w:p>
        </w:tc>
        <w:tc>
          <w:tcPr>
            <w:tcW w:w="1642" w:type="dxa"/>
            <w:shd w:val="clear" w:color="auto" w:fill="FFFFFF"/>
          </w:tcPr>
          <w:p w14:paraId="1A32D606" w14:textId="77777777" w:rsidR="00264BC4" w:rsidRPr="00CC1F51" w:rsidRDefault="00264BC4" w:rsidP="00264BC4">
            <w:pPr>
              <w:pStyle w:val="TAL"/>
              <w:rPr>
                <w:rFonts w:ascii="Courier New" w:hAnsi="Courier New" w:cs="Courier New"/>
                <w:lang w:eastAsia="ja-JP"/>
              </w:rPr>
            </w:pPr>
            <w:r w:rsidRPr="006D4AD6">
              <w:rPr>
                <w:rFonts w:ascii="Courier New" w:hAnsi="Courier New" w:cs="Courier New"/>
                <w:lang w:eastAsia="ja-JP"/>
              </w:rPr>
              <w:t>InternalRTT</w:t>
            </w:r>
          </w:p>
        </w:tc>
        <w:tc>
          <w:tcPr>
            <w:tcW w:w="2610" w:type="dxa"/>
            <w:shd w:val="clear" w:color="auto" w:fill="FFFFFF"/>
          </w:tcPr>
          <w:p w14:paraId="2B4955A2"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4182BC68" w14:textId="316E2574" w:rsidR="00264BC4" w:rsidRPr="001B4919" w:rsidRDefault="00491E44" w:rsidP="001B4919">
      <w:pPr>
        <w:pStyle w:val="Heading3"/>
      </w:pPr>
      <w:bookmarkStart w:id="332" w:name="_Toc152690297"/>
      <w:r>
        <w:t>15.2.8</w:t>
      </w:r>
      <w:r>
        <w:tab/>
      </w:r>
      <w:r w:rsidR="00264BC4" w:rsidRPr="0086780D">
        <w:t>Average codec bitrate</w:t>
      </w:r>
      <w:bookmarkEnd w:id="332"/>
    </w:p>
    <w:p w14:paraId="4F82BFE4" w14:textId="77777777" w:rsidR="00264BC4" w:rsidRPr="00567618" w:rsidRDefault="00264BC4" w:rsidP="00264BC4">
      <w:r w:rsidRPr="00567618">
        <w:t xml:space="preserve">The average codec bitrate is the bitrate used for coding "active" media information during the measurement resolution period. </w:t>
      </w:r>
    </w:p>
    <w:p w14:paraId="66086D0F" w14:textId="77777777" w:rsidR="00264BC4" w:rsidRPr="00567618" w:rsidRDefault="00264BC4" w:rsidP="00264BC4">
      <w:r>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77777777" w:rsidR="00264BC4" w:rsidRPr="00567618" w:rsidRDefault="00264BC4" w:rsidP="00264BC4">
      <w:r w:rsidRPr="00567618">
        <w:t>For non-speech media the average codec bitrate is the total number of RTP payload bits received, divided by the length of the measurement resolution period.</w:t>
      </w:r>
    </w:p>
    <w:p w14:paraId="5A59F943" w14:textId="280666DA" w:rsidR="00264BC4" w:rsidRDefault="00264BC4" w:rsidP="00264BC4">
      <w:r w:rsidRPr="00567618">
        <w:t xml:space="preserve">The average codec bitrate value for each measurement resolution period shall be stored in the vector </w:t>
      </w:r>
      <w:r w:rsidRPr="00567618">
        <w:rPr>
          <w:i/>
        </w:rPr>
        <w:t>AverageCodecBitrate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p>
    <w:p w14:paraId="48BC689D" w14:textId="7AC5A436" w:rsidR="00264BC4" w:rsidRPr="00567618" w:rsidRDefault="00264BC4" w:rsidP="00264BC4">
      <w:r w:rsidRPr="00567618">
        <w:t>The syntax for the metric "</w:t>
      </w:r>
      <w:r>
        <w:rPr>
          <w:rFonts w:ascii="Courier New" w:hAnsi="Courier New" w:cs="Courier New"/>
          <w:lang w:eastAsia="ja-JP"/>
        </w:rPr>
        <w:t>AverageBitrate</w:t>
      </w:r>
      <w:r w:rsidRPr="00567618">
        <w:t xml:space="preserve"> " is as </w:t>
      </w:r>
      <w:r>
        <w:t xml:space="preserve">defined in </w:t>
      </w:r>
      <w:r w:rsidRPr="0071064E">
        <w:t xml:space="preserve">Table </w:t>
      </w:r>
      <w:r w:rsidR="00491E44">
        <w:t>15.2.8-1.</w:t>
      </w:r>
    </w:p>
    <w:p w14:paraId="7F0630BD" w14:textId="200932FA" w:rsidR="00264BC4" w:rsidRPr="00CC1F51" w:rsidRDefault="00264BC4" w:rsidP="00264BC4">
      <w:pPr>
        <w:pStyle w:val="TH"/>
      </w:pPr>
      <w:r w:rsidRPr="00CC1F51">
        <w:t xml:space="preserve">Table </w:t>
      </w:r>
      <w:r w:rsidR="00491E44">
        <w:t>15.2.8-1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010C8D36" w14:textId="77777777" w:rsidTr="00264BC4">
        <w:trPr>
          <w:jc w:val="center"/>
        </w:trPr>
        <w:tc>
          <w:tcPr>
            <w:tcW w:w="2552"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264BC4">
        <w:trPr>
          <w:jc w:val="center"/>
        </w:trPr>
        <w:tc>
          <w:tcPr>
            <w:tcW w:w="2552" w:type="dxa"/>
            <w:gridSpan w:val="2"/>
            <w:shd w:val="clear" w:color="auto" w:fill="FFFFFF"/>
          </w:tcPr>
          <w:p w14:paraId="59920DC2"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AverageBitrate</w:t>
            </w:r>
          </w:p>
        </w:tc>
        <w:tc>
          <w:tcPr>
            <w:tcW w:w="2268" w:type="dxa"/>
            <w:shd w:val="clear" w:color="auto" w:fill="FFFFFF"/>
          </w:tcPr>
          <w:p w14:paraId="5326ADB5"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264BC4">
        <w:trPr>
          <w:jc w:val="center"/>
        </w:trPr>
        <w:tc>
          <w:tcPr>
            <w:tcW w:w="513" w:type="dxa"/>
            <w:shd w:val="clear" w:color="auto" w:fill="FFFFFF"/>
          </w:tcPr>
          <w:p w14:paraId="0E511E2B" w14:textId="77777777" w:rsidR="00264BC4" w:rsidRPr="00CC1F51" w:rsidRDefault="00264BC4" w:rsidP="00264BC4">
            <w:pPr>
              <w:pStyle w:val="TAL"/>
              <w:rPr>
                <w:lang w:eastAsia="ja-JP"/>
              </w:rPr>
            </w:pPr>
          </w:p>
        </w:tc>
        <w:tc>
          <w:tcPr>
            <w:tcW w:w="2039" w:type="dxa"/>
            <w:shd w:val="clear" w:color="auto" w:fill="FFFFFF"/>
          </w:tcPr>
          <w:p w14:paraId="58FF052D" w14:textId="77777777" w:rsidR="00264BC4" w:rsidRPr="00CC1F51" w:rsidRDefault="00264BC4" w:rsidP="00264BC4">
            <w:pPr>
              <w:pStyle w:val="TAL"/>
              <w:rPr>
                <w:rFonts w:ascii="Courier New" w:hAnsi="Courier New" w:cs="Courier New"/>
                <w:lang w:eastAsia="ja-JP"/>
              </w:rPr>
            </w:pPr>
            <w:r w:rsidRPr="002728D4">
              <w:rPr>
                <w:rFonts w:ascii="Courier New" w:hAnsi="Courier New" w:cs="Courier New"/>
                <w:lang w:eastAsia="ja-JP"/>
              </w:rPr>
              <w:t>AverageCodecBitrate</w:t>
            </w:r>
          </w:p>
        </w:tc>
        <w:tc>
          <w:tcPr>
            <w:tcW w:w="2268" w:type="dxa"/>
            <w:shd w:val="clear" w:color="auto" w:fill="FFFFFF"/>
          </w:tcPr>
          <w:p w14:paraId="4A7679F8"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3E320B24" w14:textId="77777777" w:rsidR="00264BC4" w:rsidRPr="00CC1F51" w:rsidRDefault="00264BC4" w:rsidP="00264BC4">
            <w:pPr>
              <w:pStyle w:val="TAL"/>
              <w:rPr>
                <w:rFonts w:cs="Arial"/>
                <w:lang w:eastAsia="ja-JP"/>
              </w:rPr>
            </w:pPr>
            <w:r w:rsidRPr="00567618">
              <w:t>The average codec bitrate value for each measurement resolution period shall be stored in the vector</w:t>
            </w:r>
            <w:r>
              <w:t xml:space="preserve">. </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Heading2"/>
      </w:pPr>
      <w:bookmarkStart w:id="333" w:name="_Toc152690298"/>
      <w:r>
        <w:t>15.3</w:t>
      </w:r>
      <w:r>
        <w:tab/>
      </w:r>
      <w:r w:rsidR="00264BC4" w:rsidRPr="0095232D">
        <w:t>Quality metrics reporting protocol</w:t>
      </w:r>
      <w:bookmarkEnd w:id="333"/>
    </w:p>
    <w:p w14:paraId="4A55217C" w14:textId="74492C44" w:rsidR="00264BC4" w:rsidRPr="001B4919" w:rsidRDefault="00B10C5F" w:rsidP="001B4919">
      <w:pPr>
        <w:pStyle w:val="Heading3"/>
      </w:pPr>
      <w:bookmarkStart w:id="334" w:name="_Toc152690299"/>
      <w:r>
        <w:t>15.3.1</w:t>
      </w:r>
      <w:r>
        <w:tab/>
      </w:r>
      <w:r w:rsidR="00264BC4" w:rsidRPr="0086780D">
        <w:t>General</w:t>
      </w:r>
      <w:bookmarkEnd w:id="334"/>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E type of an XML-formatted QoE report</w:t>
      </w:r>
      <w:r w:rsidRPr="00CC1F51">
        <w:t xml:space="preserve"> shall be </w:t>
      </w:r>
      <w:r>
        <w:t>"</w:t>
      </w:r>
      <w:bookmarkStart w:id="335"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335"/>
      <w:r>
        <w:t>"</w:t>
      </w:r>
      <w:r w:rsidRPr="00CC1F51">
        <w:t>.</w:t>
      </w:r>
    </w:p>
    <w:p w14:paraId="5E7DC0C5" w14:textId="7982E149" w:rsidR="00264BC4" w:rsidRPr="001B4919" w:rsidRDefault="00B10C5F" w:rsidP="001B4919">
      <w:pPr>
        <w:pStyle w:val="Heading3"/>
      </w:pPr>
      <w:bookmarkStart w:id="336" w:name="_Toc152690300"/>
      <w:r>
        <w:t>15.3.2</w:t>
      </w:r>
      <w:r>
        <w:tab/>
      </w:r>
      <w:r w:rsidR="00264BC4" w:rsidRPr="00D827B0">
        <w:t>Report format</w:t>
      </w:r>
      <w:bookmarkEnd w:id="336"/>
    </w:p>
    <w:p w14:paraId="19592840" w14:textId="09BA4231" w:rsidR="00264BC4" w:rsidRDefault="00264BC4" w:rsidP="00264BC4">
      <w:r w:rsidRPr="00CC1F51">
        <w:t>The QoE report is formatted as an XML document that complies</w:t>
      </w:r>
      <w:r>
        <w:t xml:space="preserve"> with the XML schema in Table </w:t>
      </w:r>
      <w:r w:rsidR="00B10C5F">
        <w:t>15.3.2-1</w:t>
      </w:r>
      <w:r>
        <w:t>.</w:t>
      </w:r>
    </w:p>
    <w:p w14:paraId="0C69DB32" w14:textId="48EED328" w:rsidR="00264BC4" w:rsidRPr="00CC1F51" w:rsidRDefault="00264BC4" w:rsidP="00264BC4">
      <w:pPr>
        <w:pStyle w:val="TH"/>
      </w:pPr>
      <w:r>
        <w:t xml:space="preserve">Table </w:t>
      </w:r>
      <w:r w:rsidR="00B10C5F">
        <w:t>15.3.2-1</w:t>
      </w:r>
      <w:r>
        <w:t>: QoE Report XML schema</w:t>
      </w:r>
    </w:p>
    <w:tbl>
      <w:tblPr>
        <w:tblW w:w="0" w:type="auto"/>
        <w:tblLook w:val="04A0" w:firstRow="1" w:lastRow="0" w:firstColumn="1" w:lastColumn="0" w:noHBand="0" w:noVBand="1"/>
      </w:tblPr>
      <w:tblGrid>
        <w:gridCol w:w="9495"/>
      </w:tblGrid>
      <w:tr w:rsidR="00264BC4" w:rsidRPr="00651DD0" w14:paraId="61729778" w14:textId="77777777" w:rsidTr="00264BC4">
        <w:tc>
          <w:tcPr>
            <w:tcW w:w="9495" w:type="dxa"/>
            <w:shd w:val="solid" w:color="C0C0C0" w:fill="FFFFFF"/>
          </w:tcPr>
          <w:p w14:paraId="540ACCA1" w14:textId="77777777" w:rsidR="00264BC4" w:rsidRDefault="00264BC4" w:rsidP="00264BC4">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p>
          <w:p w14:paraId="3D59108F" w14:textId="77777777" w:rsidR="00264BC4" w:rsidRDefault="00264BC4" w:rsidP="00264BC4">
            <w:pPr>
              <w:pStyle w:val="PL"/>
              <w:ind w:firstLine="390"/>
              <w:rPr>
                <w:lang w:eastAsia="de-DE"/>
              </w:rPr>
            </w:pPr>
            <w:r>
              <w:rPr>
                <w:lang w:val="en-US"/>
              </w:rPr>
              <w:t>xmlns:sv</w:t>
            </w:r>
            <w:r w:rsidRPr="00FE299F">
              <w:rPr>
                <w:lang w:val="en-US"/>
              </w:rPr>
              <w:t>="urn:3gpp:metadata:20</w:t>
            </w:r>
            <w:r>
              <w:rPr>
                <w:lang w:val="en-US"/>
              </w:rPr>
              <w:t>16</w:t>
            </w:r>
            <w:r w:rsidRPr="00FE299F">
              <w:rPr>
                <w:lang w:val="en-US"/>
              </w:rPr>
              <w:t>:</w:t>
            </w:r>
            <w:r>
              <w:rPr>
                <w:lang w:val="en-US"/>
              </w:rPr>
              <w:t>PSS</w:t>
            </w:r>
            <w:r w:rsidRPr="00FE299F">
              <w:rPr>
                <w:lang w:val="en-US"/>
              </w:rPr>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r>
              <w:rPr>
                <w:lang w:val="en-US"/>
              </w:rPr>
              <w:t xml:space="preserve">    </w:t>
            </w:r>
          </w:p>
          <w:p w14:paraId="1CDD1026" w14:textId="77777777" w:rsidR="00264BC4" w:rsidRPr="00667048" w:rsidRDefault="00264BC4" w:rsidP="00264BC4">
            <w:pPr>
              <w:pStyle w:val="PL"/>
              <w:rPr>
                <w:lang w:val="en-US"/>
              </w:rPr>
            </w:pPr>
          </w:p>
          <w:p w14:paraId="67C13F3E"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"ReceptionReport"</w:t>
            </w:r>
            <w:r w:rsidRPr="00651DD0">
              <w:rPr>
                <w:color w:val="F5844C"/>
                <w:lang w:eastAsia="de-DE"/>
              </w:rPr>
              <w:t xml:space="preserve"> type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r>
            <w:r w:rsidRPr="00651DD0">
              <w:rPr>
                <w:color w:val="000000"/>
                <w:lang w:eastAsia="de-DE"/>
              </w:rPr>
              <w:lastRenderedPageBreak/>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"QoeReport"</w:t>
            </w:r>
            <w:r w:rsidRPr="00651DD0">
              <w:rPr>
                <w:color w:val="F5844C"/>
                <w:lang w:eastAsia="de-DE"/>
              </w:rPr>
              <w:t xml:space="preserve"> type</w:t>
            </w:r>
            <w:r w:rsidRPr="00651DD0">
              <w:rPr>
                <w:color w:val="FF8040"/>
                <w:lang w:eastAsia="de-DE"/>
              </w:rPr>
              <w:t>=</w:t>
            </w:r>
            <w:r w:rsidRPr="00651DD0">
              <w:rPr>
                <w:lang w:eastAsia="de-DE"/>
              </w:rPr>
              <w:t>"QoeReportType"</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"contentURI"</w:t>
            </w:r>
            <w:r w:rsidRPr="00651DD0">
              <w:rPr>
                <w:color w:val="F5844C"/>
                <w:lang w:eastAsia="de-DE"/>
              </w:rPr>
              <w:t xml:space="preserve"> type</w:t>
            </w:r>
            <w:r w:rsidRPr="00651DD0">
              <w:rPr>
                <w:color w:val="FF8040"/>
                <w:lang w:eastAsia="de-DE"/>
              </w:rPr>
              <w:t>=</w:t>
            </w:r>
            <w:r w:rsidRPr="00651DD0">
              <w:rPr>
                <w:lang w:eastAsia="de-DE"/>
              </w:rPr>
              <w:t>"xs:anyURI"</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"clientID"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"QoeReportType"</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"QoeMetric"</w:t>
            </w:r>
            <w:r w:rsidRPr="00651DD0">
              <w:rPr>
                <w:color w:val="F5844C"/>
                <w:lang w:eastAsia="de-DE"/>
              </w:rPr>
              <w:t xml:space="preserve"> type</w:t>
            </w:r>
            <w:r w:rsidRPr="00651DD0">
              <w:rPr>
                <w:color w:val="FF8040"/>
                <w:lang w:eastAsia="de-DE"/>
              </w:rPr>
              <w:t>=</w:t>
            </w:r>
            <w:r w:rsidRPr="00651DD0">
              <w:rPr>
                <w:lang w:eastAsia="de-DE"/>
              </w:rPr>
              <w:t>"QoeMetricType"</w:t>
            </w:r>
            <w:r w:rsidRPr="00651DD0">
              <w:rPr>
                <w:color w:val="F5844C"/>
                <w:lang w:eastAsia="de-DE"/>
              </w:rPr>
              <w:t xml:space="preserve"> minOccurs</w:t>
            </w:r>
            <w:r w:rsidRPr="00651DD0">
              <w:rPr>
                <w:color w:val="FF8040"/>
                <w:lang w:eastAsia="de-DE"/>
              </w:rPr>
              <w:t>=</w:t>
            </w:r>
            <w:r w:rsidRPr="00651DD0">
              <w:rPr>
                <w:lang w:eastAsia="de-DE"/>
              </w:rPr>
              <w:t>"1"</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p>
          <w:p w14:paraId="7BA42BA0"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"periodID"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"reportTime"</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"reportPeriod"</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42A8DDD"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mediaid</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w:t>
            </w:r>
            <w:r>
              <w:rPr>
                <w:lang w:eastAsia="de-DE"/>
              </w:rPr>
              <w:t>optional</w:t>
            </w:r>
            <w:r w:rsidRPr="00651DD0">
              <w:rPr>
                <w:lang w:eastAsia="de-DE"/>
              </w:rPr>
              <w:t>"</w:t>
            </w:r>
            <w:r w:rsidRPr="00651DD0">
              <w:rPr>
                <w:color w:val="000096"/>
                <w:lang w:eastAsia="de-DE"/>
              </w:rPr>
              <w:t>/&gt;</w:t>
            </w:r>
          </w:p>
          <w:p w14:paraId="4F913120" w14:textId="77777777" w:rsidR="00264BC4" w:rsidRDefault="00264BC4" w:rsidP="00264BC4">
            <w:pPr>
              <w:pStyle w:val="PL"/>
              <w:rPr>
                <w:color w:val="000096"/>
                <w:lang w:eastAsia="de-DE"/>
              </w:rPr>
            </w:pPr>
            <w:r>
              <w:rPr>
                <w:color w:val="000096"/>
                <w:lang w:eastAsia="de-DE"/>
              </w:rPr>
              <w:t xml:space="preserve">        &lt;xs:attribute name="qoeReferenceId" type="xs:hexBinary" use="optional"/&gt;</w:t>
            </w:r>
          </w:p>
          <w:p w14:paraId="10166A4D" w14:textId="77777777" w:rsidR="00264BC4" w:rsidRDefault="00264BC4" w:rsidP="00264BC4">
            <w:pPr>
              <w:pStyle w:val="PL"/>
              <w:rPr>
                <w:color w:val="000000"/>
                <w:lang w:eastAsia="de-DE"/>
              </w:rPr>
            </w:pPr>
            <w:r>
              <w:rPr>
                <w:color w:val="000096"/>
                <w:lang w:eastAsia="de-DE"/>
              </w:rPr>
              <w:t xml:space="preserve">        &lt;xs:attribute name="recordingSessionId" type="xs:hexBinary" use="optional"/&gt;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t xml:space="preserve">    </w:t>
            </w:r>
          </w:p>
          <w:p w14:paraId="46F8BF00" w14:textId="77777777" w:rsidR="00264BC4" w:rsidRPr="00795347" w:rsidRDefault="00264BC4" w:rsidP="00264BC4">
            <w:pPr>
              <w:pStyle w:val="PL"/>
              <w:rPr>
                <w:color w:val="000000"/>
                <w:lang w:eastAsia="zh-CN"/>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CurruptionDuration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F5844C"/>
                <w:lang w:eastAsia="de-DE"/>
              </w:rPr>
              <w:t xml:space="preserve"> </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Syncloss</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RoundtripTime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p>
          <w:p w14:paraId="4FC43139" w14:textId="77777777" w:rsidR="00264BC4" w:rsidRDefault="00264BC4" w:rsidP="00264BC4">
            <w:pPr>
              <w:pStyle w:val="PL"/>
              <w:rPr>
                <w:color w:val="003296"/>
                <w:lang w:eastAsia="de-DE"/>
              </w:rPr>
            </w:pPr>
            <w:r w:rsidRPr="00651DD0">
              <w:rPr>
                <w:color w:val="000000"/>
                <w:lang w:eastAsia="de-DE"/>
              </w:rP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34A149D3" w14:textId="77777777" w:rsidR="00264BC4" w:rsidRDefault="00264BC4" w:rsidP="00264BC4">
            <w:pPr>
              <w:pStyle w:val="PL"/>
              <w:rPr>
                <w:color w:val="003296"/>
                <w:lang w:eastAsia="de-DE"/>
              </w:rPr>
            </w:pPr>
          </w:p>
          <w:p w14:paraId="2A99EFA2" w14:textId="77777777" w:rsidR="00264BC4" w:rsidRDefault="00264BC4" w:rsidP="00264BC4">
            <w:pPr>
              <w:pStyle w:val="PL"/>
              <w:rPr>
                <w:color w:val="000000"/>
                <w:lang w:eastAsia="de-DE"/>
              </w:rPr>
            </w:pP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CurruptionDuration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p>
          <w:p w14:paraId="6E8AD45E"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TotalNumberofSuccessivePacketLoss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NumberOfSuccessiveLossEvents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F021507"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NumberOfReceivedPackets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6DEDA98C" w14:textId="77777777" w:rsidR="00264BC4" w:rsidRDefault="00264BC4" w:rsidP="00264BC4">
            <w:pPr>
              <w:pStyle w:val="PL"/>
              <w:rPr>
                <w:color w:val="000000"/>
                <w:lang w:eastAsia="de-DE"/>
              </w:rPr>
            </w:pPr>
          </w:p>
          <w:p w14:paraId="518E514D"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86545">
              <w:rPr>
                <w:rFonts w:cs="Courier New"/>
                <w:lang w:eastAsia="ja-JP"/>
              </w:rPr>
              <w:t>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86545">
              <w:rPr>
                <w:rFonts w:cs="Courier New"/>
                <w:lang w:eastAsia="ja-JP"/>
              </w:rPr>
              <w:t>NumberOfJitterEvents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BD1D11C" w14:textId="77777777" w:rsidR="00264BC4" w:rsidRDefault="00264BC4" w:rsidP="00264BC4">
            <w:pPr>
              <w:pStyle w:val="PL"/>
              <w:rPr>
                <w:color w:val="000000"/>
                <w:lang w:eastAsia="de-DE"/>
              </w:rPr>
            </w:pPr>
          </w:p>
          <w:p w14:paraId="1B500CB8" w14:textId="77777777" w:rsidR="00264BC4" w:rsidRDefault="00264BC4" w:rsidP="00264BC4">
            <w:pPr>
              <w:pStyle w:val="PL"/>
              <w:rPr>
                <w:color w:val="0032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SynclossDur</w:t>
            </w:r>
            <w:r w:rsidRPr="00DC39DE">
              <w:rPr>
                <w:rFonts w:cs="Courier New"/>
                <w:lang w:eastAsia="ja-JP"/>
              </w:rPr>
              <w:t>ation</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5068C1">
              <w:rPr>
                <w:rFonts w:cs="Courier New"/>
                <w:lang w:eastAsia="ja-JP"/>
              </w:rPr>
              <w:t>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26165E">
              <w:rPr>
                <w:rFonts w:cs="Courier New"/>
                <w:lang w:eastAsia="ja-JP"/>
              </w:rPr>
              <w:t>NumberOfSyncLossEvents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6904B7BF" w14:textId="77777777" w:rsidR="00264BC4" w:rsidRDefault="00264BC4" w:rsidP="00264BC4">
            <w:pPr>
              <w:pStyle w:val="PL"/>
              <w:rPr>
                <w:color w:val="003296"/>
                <w:lang w:eastAsia="de-DE"/>
              </w:rPr>
            </w:pPr>
          </w:p>
          <w:p w14:paraId="750A1079"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D4AD6">
              <w:rPr>
                <w:rFonts w:cs="Courier New"/>
                <w:lang w:eastAsia="ja-JP"/>
              </w:rPr>
              <w:t>NetworkRTT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D4AD6">
              <w:rPr>
                <w:rFonts w:cs="Courier New"/>
                <w:lang w:eastAsia="ja-JP"/>
              </w:rPr>
              <w:t>InternalRTT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1E26D5FD" w14:textId="77777777" w:rsidR="00264BC4" w:rsidRDefault="00264BC4" w:rsidP="00264BC4">
            <w:pPr>
              <w:pStyle w:val="PL"/>
              <w:rPr>
                <w:color w:val="000000"/>
                <w:lang w:eastAsia="de-DE"/>
              </w:rPr>
            </w:pPr>
          </w:p>
          <w:p w14:paraId="52EC1144"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 xml:space="preserve"> 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2728D4">
              <w:rPr>
                <w:rFonts w:cs="Courier New"/>
                <w:lang w:eastAsia="ja-JP"/>
              </w:rPr>
              <w:t>AverageCodecBitrate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r>
            <w:r w:rsidRPr="00651DD0">
              <w:rPr>
                <w:color w:val="000000"/>
                <w:lang w:eastAsia="de-DE"/>
              </w:rPr>
              <w:lastRenderedPageBreak/>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455F4D0C" w14:textId="77777777" w:rsidR="00264BC4" w:rsidRDefault="00264BC4" w:rsidP="00264BC4">
            <w:pPr>
              <w:pStyle w:val="PL"/>
              <w:rPr>
                <w:color w:val="000000"/>
                <w:lang w:eastAsia="de-DE"/>
              </w:rPr>
            </w:pPr>
          </w:p>
          <w:p w14:paraId="741B9C0C" w14:textId="77777777" w:rsidR="00264BC4" w:rsidRDefault="00264BC4" w:rsidP="00264BC4">
            <w:pPr>
              <w:pStyle w:val="PL"/>
              <w:rPr>
                <w:color w:val="000000"/>
                <w:lang w:eastAsia="de-DE"/>
              </w:rPr>
            </w:pPr>
          </w:p>
          <w:p w14:paraId="623E7EA1" w14:textId="77777777" w:rsidR="00264BC4" w:rsidRPr="00567618" w:rsidRDefault="00264BC4" w:rsidP="00264BC4">
            <w:pPr>
              <w:pStyle w:val="PL"/>
            </w:pPr>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128CD383" w14:textId="77777777" w:rsidR="00264BC4" w:rsidRPr="00567618" w:rsidRDefault="00264BC4" w:rsidP="00264BC4">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3F9B0715" w14:textId="77777777" w:rsidR="00264BC4" w:rsidRDefault="00264BC4" w:rsidP="00264BC4">
            <w:pPr>
              <w:pStyle w:val="PL"/>
            </w:pPr>
            <w:r w:rsidRPr="00567618">
              <w:tab/>
              <w:t>&lt;</w:t>
            </w:r>
            <w:r w:rsidRPr="00895117">
              <w:rPr>
                <w:color w:val="003296"/>
                <w:lang w:eastAsia="de-DE"/>
              </w:rPr>
              <w:t>/xs:simpleType</w:t>
            </w:r>
            <w:r w:rsidRPr="00567618">
              <w:t>&gt;</w:t>
            </w:r>
          </w:p>
          <w:p w14:paraId="396B76D6" w14:textId="77777777" w:rsidR="00264BC4" w:rsidRDefault="00264BC4" w:rsidP="00264BC4">
            <w:pPr>
              <w:pStyle w:val="PL"/>
              <w:rPr>
                <w:color w:val="000000"/>
              </w:rPr>
            </w:pPr>
          </w:p>
          <w:p w14:paraId="6ABAD126" w14:textId="77777777" w:rsidR="00264BC4" w:rsidRPr="00567618" w:rsidRDefault="00264BC4" w:rsidP="00264BC4">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1BF67DBE" w14:textId="77777777" w:rsidR="00264BC4" w:rsidRPr="00567618" w:rsidRDefault="00264BC4" w:rsidP="00264BC4">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5A429AD1" w14:textId="77777777" w:rsidR="00264BC4" w:rsidRDefault="00264BC4" w:rsidP="00264BC4">
            <w:pPr>
              <w:pStyle w:val="PL"/>
              <w:rPr>
                <w:color w:val="000000"/>
                <w:lang w:eastAsia="de-DE"/>
              </w:rPr>
            </w:pPr>
            <w:r w:rsidRPr="00567618">
              <w:tab/>
              <w:t>&lt;</w:t>
            </w:r>
            <w:r w:rsidRPr="00895117">
              <w:rPr>
                <w:color w:val="003296"/>
                <w:lang w:eastAsia="de-DE"/>
              </w:rPr>
              <w:t>/xs:simpleType</w:t>
            </w:r>
            <w:r w:rsidRPr="00567618">
              <w:t>&gt;</w:t>
            </w:r>
          </w:p>
          <w:p w14:paraId="483A37FD" w14:textId="77777777" w:rsidR="00264BC4" w:rsidRPr="00651DD0" w:rsidRDefault="00264BC4" w:rsidP="00264BC4">
            <w:pPr>
              <w:pStyle w:val="PL"/>
              <w:rPr>
                <w:color w:val="003296"/>
                <w:lang w:eastAsia="de-DE"/>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"StringVectorType"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7C82CC9C" w14:textId="77777777" w:rsidR="00264BC4" w:rsidRPr="00651DD0" w:rsidRDefault="00264BC4" w:rsidP="00264BC4">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"UnsignedIntVectorType"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40F0657F" w14:textId="77777777" w:rsidR="00264BC4" w:rsidRPr="00651DD0" w:rsidRDefault="00264BC4" w:rsidP="00264BC4">
            <w:pPr>
              <w:pStyle w:val="PL"/>
              <w:rPr>
                <w:color w:val="000096"/>
                <w:lang w:eastAsia="de-DE"/>
              </w:rPr>
            </w:pPr>
            <w:r w:rsidRPr="00651DD0">
              <w:rPr>
                <w:color w:val="000000"/>
                <w:lang w:eastAsia="de-DE"/>
              </w:rPr>
              <w:br/>
            </w:r>
            <w:r w:rsidRPr="00651DD0">
              <w:rPr>
                <w:color w:val="003296"/>
                <w:lang w:eastAsia="de-DE"/>
              </w:rPr>
              <w:t>&lt;/xs:schema&gt;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Heading3"/>
      </w:pPr>
      <w:bookmarkStart w:id="337" w:name="_Toc152690301"/>
      <w:r>
        <w:t>15.3.3</w:t>
      </w:r>
      <w:r>
        <w:tab/>
      </w:r>
      <w:r w:rsidR="00264BC4" w:rsidRPr="0086780D">
        <w:t>Reporting protocol</w:t>
      </w:r>
      <w:bookmarkEnd w:id="337"/>
    </w:p>
    <w:p w14:paraId="622E36A6" w14:textId="31193AE9" w:rsidR="00264BC4" w:rsidRDefault="00264BC4" w:rsidP="00264BC4">
      <w:r>
        <w:t>The metrics reporting protocol is as defined in clause 11.4.</w:t>
      </w:r>
      <w:r w:rsidRPr="001E1401">
        <w:t>3 of TS 26.512</w:t>
      </w:r>
      <w:r>
        <w:t xml:space="preserve">. </w:t>
      </w:r>
      <w:r w:rsidRPr="006436AF">
        <w:t xml:space="preserve">For </w:t>
      </w:r>
      <w:r>
        <w:t>real-time media communication</w:t>
      </w:r>
      <w:r w:rsidRPr="006436AF">
        <w:t xml:space="preserve">, clauses </w:t>
      </w:r>
      <w:r w:rsidR="001F12A0">
        <w:t>15.3.1</w:t>
      </w:r>
      <w:r>
        <w:t xml:space="preserve"> </w:t>
      </w:r>
      <w:r w:rsidRPr="006436AF">
        <w:t xml:space="preserve">and </w:t>
      </w:r>
      <w:r w:rsidR="001F12A0">
        <w:t>15.3.2</w:t>
      </w:r>
      <w:r>
        <w:t xml:space="preserve"> </w:t>
      </w:r>
      <w:r w:rsidRPr="006436AF">
        <w:t xml:space="preserve">specify the required MIME content type and metrics report format for the 3GPP </w:t>
      </w:r>
      <w:r w:rsidRPr="003745DB">
        <w:rPr>
          <w:rStyle w:val="Code"/>
        </w:rPr>
        <w:t>urn:‌3GPP:‌ns:‌PSS:‌RTC:‌QM1</w:t>
      </w:r>
      <w:r w:rsidRPr="006436AF">
        <w:t xml:space="preserve"> metrics reporting scheme.</w:t>
      </w:r>
    </w:p>
    <w:p w14:paraId="21F35CF1" w14:textId="77777777" w:rsidR="00264BC4" w:rsidRPr="00CC1F51" w:rsidRDefault="00264BC4" w:rsidP="00264BC4">
      <w:pPr>
        <w:spacing w:after="0"/>
      </w:pPr>
      <w:r>
        <w:t>For configuration done via the QMC functionality, the client shall also send QoE reports via the QMC functionality. For OMA-DM configuration, i</w:t>
      </w:r>
      <w:r w:rsidRPr="00CC1F51">
        <w:t>f a specific metrics server has been configured, the client shall send QoE reports using the HTTP (RFC 2616) POST request carrying XML formatted metadata in its body.</w:t>
      </w:r>
    </w:p>
    <w:p w14:paraId="10414CD7" w14:textId="1D93315F" w:rsidR="00264BC4" w:rsidRDefault="00264BC4" w:rsidP="00264BC4">
      <w:r w:rsidRPr="00CC1F51">
        <w:t>An example QoE reporting based on HTTP POST req</w:t>
      </w:r>
      <w:r>
        <w:t xml:space="preserve">uest signalling is as shown in Table </w:t>
      </w:r>
      <w:r w:rsidR="00B10C5F">
        <w:t>15.3.3-1</w:t>
      </w:r>
      <w:r>
        <w:t>.</w:t>
      </w:r>
    </w:p>
    <w:p w14:paraId="342D8BEE" w14:textId="34B17BB3" w:rsidR="00264BC4" w:rsidRPr="00170D9D" w:rsidRDefault="00264BC4" w:rsidP="00264BC4">
      <w:pPr>
        <w:pStyle w:val="TH"/>
      </w:pPr>
      <w:r>
        <w:t xml:space="preserve">Table </w:t>
      </w:r>
      <w:r w:rsidR="00B10C5F">
        <w:t>15.3.3-1</w:t>
      </w:r>
      <w:r>
        <w:t>: QoE Report HTTP POST format</w:t>
      </w:r>
    </w:p>
    <w:tbl>
      <w:tblPr>
        <w:tblW w:w="0" w:type="auto"/>
        <w:tblLook w:val="04A0" w:firstRow="1" w:lastRow="0" w:firstColumn="1" w:lastColumn="0" w:noHBand="0" w:noVBand="1"/>
      </w:tblPr>
      <w:tblGrid>
        <w:gridCol w:w="9495"/>
      </w:tblGrid>
      <w:tr w:rsidR="00264BC4" w:rsidRPr="00CC1F51" w14:paraId="2E17B28A" w14:textId="77777777" w:rsidTr="00264BC4">
        <w:tc>
          <w:tcPr>
            <w:tcW w:w="9495" w:type="dxa"/>
            <w:shd w:val="solid" w:color="C0C0C0" w:fill="FFFFFF"/>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Content-Type: text/xml; charset=utf-8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264BC4">
        <w:tc>
          <w:tcPr>
            <w:tcW w:w="9495" w:type="dxa"/>
            <w:shd w:val="solid" w:color="C0C0C0" w:fill="FFFFFF"/>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p>
          <w:p w14:paraId="69306003" w14:textId="77777777" w:rsidR="00264BC4" w:rsidRPr="00567618" w:rsidRDefault="00264BC4" w:rsidP="00264BC4">
            <w:pPr>
              <w:pStyle w:val="PL"/>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p>
          <w:p w14:paraId="7FE043B4" w14:textId="77777777" w:rsidR="00264BC4" w:rsidRDefault="00264BC4" w:rsidP="00264BC4">
            <w:pPr>
              <w:pStyle w:val="PL"/>
              <w:rPr>
                <w:color w:val="000096"/>
                <w:lang w:eastAsia="de-DE"/>
              </w:rPr>
            </w:pPr>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D3348A7" w14:textId="77777777" w:rsidR="00264BC4" w:rsidRPr="00567618" w:rsidRDefault="00264BC4" w:rsidP="00264BC4">
            <w:pPr>
              <w:pStyle w:val="PL"/>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p>
          <w:p w14:paraId="137709A2" w14:textId="77777777" w:rsidR="00264BC4" w:rsidRDefault="00264BC4" w:rsidP="00264BC4">
            <w:pPr>
              <w:pStyle w:val="PL"/>
              <w:rPr>
                <w:color w:val="000096"/>
                <w:lang w:eastAsia="de-DE"/>
              </w:rPr>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8B952F5" w14:textId="77777777" w:rsidR="00264BC4" w:rsidRPr="00567618" w:rsidRDefault="00264BC4" w:rsidP="00264BC4">
            <w:pPr>
              <w:pStyle w:val="PL"/>
            </w:pP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p>
          <w:p w14:paraId="58B0694E" w14:textId="77777777" w:rsidR="00264BC4" w:rsidRPr="00567618" w:rsidRDefault="00264BC4" w:rsidP="00264BC4">
            <w:pPr>
              <w:pStyle w:val="PL"/>
            </w:pPr>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p>
          <w:p w14:paraId="02C4A92F" w14:textId="77777777" w:rsidR="00264BC4" w:rsidRPr="00226C97" w:rsidRDefault="00264BC4" w:rsidP="00264BC4">
            <w:pPr>
              <w:pStyle w:val="PL"/>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552838F4" w14:textId="77777777" w:rsidR="00264BC4" w:rsidRDefault="00264BC4" w:rsidP="00264BC4">
      <w:pPr>
        <w:spacing w:after="0"/>
        <w:rPr>
          <w:rFonts w:eastAsia="Times New Roman"/>
          <w:szCs w:val="24"/>
          <w:lang w:val="en-US"/>
        </w:rPr>
      </w:pPr>
    </w:p>
    <w:p w14:paraId="47FF548E" w14:textId="11D90FA8" w:rsidR="00845758" w:rsidRPr="00E4284F" w:rsidRDefault="00845758" w:rsidP="00C9474C">
      <w:pPr>
        <w:jc w:val="both"/>
        <w:rPr>
          <w:bCs/>
        </w:rPr>
      </w:pPr>
    </w:p>
    <w:p w14:paraId="41299D7D" w14:textId="24B039F5" w:rsidR="00DF3415" w:rsidRPr="00C9474C" w:rsidRDefault="00DF3415" w:rsidP="00C9474C">
      <w:pPr>
        <w:jc w:val="both"/>
        <w:rPr>
          <w:bCs/>
        </w:rPr>
      </w:pPr>
      <w:bookmarkStart w:id="338" w:name="_Toc101450393"/>
      <w:r w:rsidRPr="00E4284F">
        <w:rPr>
          <w:bCs/>
        </w:rPr>
        <w:lastRenderedPageBreak/>
        <w:br w:type="page"/>
      </w:r>
    </w:p>
    <w:p w14:paraId="606D88E3" w14:textId="17AC2421" w:rsidR="0093474E" w:rsidRDefault="0093474E" w:rsidP="0093474E">
      <w:pPr>
        <w:pStyle w:val="Heading8"/>
      </w:pPr>
      <w:bookmarkStart w:id="339" w:name="_Toc120865026"/>
      <w:bookmarkStart w:id="340" w:name="_Toc136506401"/>
      <w:bookmarkStart w:id="341" w:name="_Toc133330219"/>
      <w:bookmarkStart w:id="342" w:name="_Toc139015289"/>
      <w:bookmarkStart w:id="343" w:name="_Toc133303984"/>
      <w:bookmarkStart w:id="344" w:name="_Toc152690302"/>
      <w:bookmarkEnd w:id="338"/>
      <w:r w:rsidRPr="00434FD6">
        <w:lastRenderedPageBreak/>
        <w:t>Annex A (</w:t>
      </w:r>
      <w:r>
        <w:t>informative</w:t>
      </w:r>
      <w:r w:rsidRPr="0004488B">
        <w:t>):</w:t>
      </w:r>
      <w:r w:rsidRPr="0004488B">
        <w:br/>
      </w:r>
      <w:r>
        <w:rPr>
          <w:rFonts w:hint="eastAsia"/>
          <w:lang w:eastAsia="ko-KR"/>
        </w:rPr>
        <w:t>RTC client</w:t>
      </w:r>
      <w:r w:rsidRPr="00434FD6">
        <w:t xml:space="preserve"> </w:t>
      </w:r>
      <w:bookmarkEnd w:id="339"/>
      <w:bookmarkEnd w:id="340"/>
      <w:r w:rsidR="00112DEE">
        <w:t>in terminal</w:t>
      </w:r>
      <w:bookmarkEnd w:id="344"/>
    </w:p>
    <w:p w14:paraId="229492AF" w14:textId="1809B8AC" w:rsidR="00137109" w:rsidRPr="001B1925" w:rsidRDefault="00137109" w:rsidP="00C9474C">
      <w:pPr>
        <w:ind w:left="280"/>
      </w:pPr>
      <w:r w:rsidRPr="004E7E4B">
        <w:rPr>
          <w:color w:val="FF0000"/>
        </w:rPr>
        <w:t>Editor’s</w:t>
      </w:r>
      <w:r w:rsidR="00112DEE">
        <w:rPr>
          <w:color w:val="FF0000"/>
        </w:rPr>
        <w:t xml:space="preserve"> note:</w:t>
      </w:r>
      <w:r w:rsidRPr="004E7E4B">
        <w:rPr>
          <w:color w:val="FF0000"/>
        </w:rPr>
        <w:t xml:space="preserve"> </w:t>
      </w:r>
      <w:r>
        <w:rPr>
          <w:color w:val="FF0000"/>
        </w:rPr>
        <w:t>Almost the context here are just moved from main body of old version TS. Thus, all should be re-shaped and further elaborated!</w:t>
      </w:r>
    </w:p>
    <w:p w14:paraId="0082362C" w14:textId="3BC6CDFB" w:rsidR="00500B20" w:rsidRPr="006D292C" w:rsidRDefault="003967CC" w:rsidP="00C9474C">
      <w:pPr>
        <w:pStyle w:val="Heading1"/>
      </w:pPr>
      <w:bookmarkStart w:id="345" w:name="_Toc152690303"/>
      <w:r>
        <w:t>A</w:t>
      </w:r>
      <w:r w:rsidR="00500B20" w:rsidRPr="001B1925">
        <w:t>.1</w:t>
      </w:r>
      <w:r w:rsidR="00500B20" w:rsidRPr="001B1925">
        <w:tab/>
      </w:r>
      <w:r>
        <w:t xml:space="preserve">Overview of </w:t>
      </w:r>
      <w:r w:rsidR="005B131B">
        <w:t>h</w:t>
      </w:r>
      <w:r w:rsidR="00500B20" w:rsidRPr="001B1925">
        <w:t xml:space="preserve">igh-level </w:t>
      </w:r>
      <w:r>
        <w:t xml:space="preserve">RTC </w:t>
      </w:r>
      <w:r w:rsidR="00500B20" w:rsidRPr="001B1925">
        <w:t>architecture</w:t>
      </w:r>
      <w:bookmarkEnd w:id="345"/>
    </w:p>
    <w:p w14:paraId="1E64F2FA" w14:textId="77777777" w:rsidR="00500B20" w:rsidRPr="0072551F" w:rsidRDefault="00500B20" w:rsidP="00500B20">
      <w:r w:rsidRPr="0072551F">
        <w:t>The i</w:t>
      </w:r>
      <w:r w:rsidRPr="001B1925">
        <w:t>mmersive Real-Time Communication</w:t>
      </w:r>
      <w:r w:rsidRPr="0072551F">
        <w:t xml:space="preserve"> (iRTC) system is designed based on the RTC General Architecture specified in [x5] to handle an immersive media such as AR or XR. Figure 4.1-1 illustrates the high-level view of the iRTC system that uses RTC AF and AS for realizing the services. RTC AF and AS provide the Control Plane (C-Plane) functionalities for setting up and controlling media and data sessions (U-Plane). The functionalities depend on supported scenarios of collaboration, which are described in [x5]. iRTC system shall support at least one scenario.</w:t>
      </w:r>
    </w:p>
    <w:p w14:paraId="21CA351E" w14:textId="77777777" w:rsidR="00500B20" w:rsidRPr="0072551F" w:rsidRDefault="00500B20" w:rsidP="00500B20">
      <w:pPr>
        <w:pStyle w:val="TH"/>
      </w:pPr>
      <w:r w:rsidRPr="007732D4">
        <w:object w:dxaOrig="4860" w:dyaOrig="3870" w14:anchorId="0C53933C">
          <v:shape id="_x0000_i1031" type="#_x0000_t75" style="width:342.75pt;height:274.5pt" o:ole="">
            <v:imagedata r:id="rId23" o:title=""/>
          </v:shape>
          <o:OLEObject Type="Embed" ProgID="Visio.Drawing.15" ShapeID="_x0000_i1031" DrawAspect="Content" ObjectID="_1763303159" r:id="rId24"/>
        </w:object>
      </w:r>
    </w:p>
    <w:p w14:paraId="65648C23" w14:textId="715A2592" w:rsidR="00500B20" w:rsidRPr="0072551F" w:rsidRDefault="00500B20" w:rsidP="00500B20">
      <w:pPr>
        <w:pStyle w:val="TF"/>
      </w:pPr>
      <w:r w:rsidRPr="0072551F">
        <w:t xml:space="preserve">Figure 4.1-1: High-level architecture showing two </w:t>
      </w:r>
      <w:r w:rsidR="00AA19A2">
        <w:t>RTC endpoint</w:t>
      </w:r>
      <w:r w:rsidRPr="0072551F">
        <w:t>s in terminals.</w:t>
      </w:r>
    </w:p>
    <w:p w14:paraId="5D6100CE" w14:textId="77777777" w:rsidR="00500B20" w:rsidRPr="0072551F" w:rsidRDefault="00500B20" w:rsidP="00500B20">
      <w:pPr>
        <w:ind w:firstLine="284"/>
      </w:pPr>
      <w:r w:rsidRPr="0072551F">
        <w:t>NOTE 1:</w:t>
      </w:r>
      <w:r w:rsidRPr="0072551F">
        <w:tab/>
        <w:t>RTC AS exists in the media/data path depending on the collaboration scenarios.</w:t>
      </w:r>
    </w:p>
    <w:p w14:paraId="6D68B826" w14:textId="77777777" w:rsidR="00500B20" w:rsidRPr="0072551F" w:rsidRDefault="00500B20" w:rsidP="00500B20">
      <w:pPr>
        <w:ind w:left="1136" w:hanging="850"/>
      </w:pPr>
      <w:r w:rsidRPr="0072551F">
        <w:t>NOTE 2:</w:t>
      </w:r>
      <w:r w:rsidRPr="0072551F">
        <w:tab/>
        <w:t>RTC AF and AS are provided by MNO or 3</w:t>
      </w:r>
      <w:r w:rsidRPr="0072551F">
        <w:rPr>
          <w:vertAlign w:val="superscript"/>
        </w:rPr>
        <w:t>rd</w:t>
      </w:r>
      <w:r w:rsidRPr="0072551F">
        <w:t xml:space="preserve"> party, depending on adopted collaboration scenarios.</w:t>
      </w:r>
    </w:p>
    <w:p w14:paraId="656D776C" w14:textId="77777777" w:rsidR="00500B20" w:rsidRPr="0072551F" w:rsidRDefault="00500B20" w:rsidP="00500B20">
      <w:pPr>
        <w:ind w:left="1136" w:hanging="850"/>
      </w:pPr>
      <w:r w:rsidRPr="0072551F">
        <w:t>NOTE 3:</w:t>
      </w:r>
      <w:r w:rsidRPr="0072551F">
        <w:tab/>
        <w:t>Operator B is depicted for collaboration scenario 4. In other collaboration scenarios, "Operator B" is replaced with "Operator A", and the boxes representing the same functionalities are provided by an operator.</w:t>
      </w:r>
    </w:p>
    <w:p w14:paraId="338B608C" w14:textId="2A6033BF" w:rsidR="00500B20" w:rsidRPr="006D292C" w:rsidRDefault="003967CC" w:rsidP="00C9474C">
      <w:pPr>
        <w:pStyle w:val="Heading1"/>
      </w:pPr>
      <w:bookmarkStart w:id="346" w:name="_Toc152690304"/>
      <w:r>
        <w:t>A</w:t>
      </w:r>
      <w:r w:rsidR="00500B20" w:rsidRPr="001B1925">
        <w:t>.2</w:t>
      </w:r>
      <w:r w:rsidR="00500B20" w:rsidRPr="001B1925">
        <w:tab/>
      </w:r>
      <w:r w:rsidR="006E20AC">
        <w:t xml:space="preserve">Reference RTC </w:t>
      </w:r>
      <w:r w:rsidR="00AA19A2">
        <w:t xml:space="preserve">endpoint </w:t>
      </w:r>
      <w:r w:rsidR="006E20AC">
        <w:t>model</w:t>
      </w:r>
      <w:bookmarkEnd w:id="346"/>
    </w:p>
    <w:p w14:paraId="0503AD6F" w14:textId="47ADFAD5" w:rsidR="00500B20" w:rsidRPr="00137109" w:rsidRDefault="00500B20" w:rsidP="00500B20">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 [x2].</w:t>
      </w:r>
      <w:r w:rsidRPr="001B1925">
        <w:t xml:space="preserve"> Functionalities of WebRTC are available as JavaScript APIs for browsers, and libraries for applications [x8]. Information on u</w:t>
      </w:r>
      <w:r w:rsidRPr="004E7E4B">
        <w:t>se cases and requirements of WebRTC can be found in [x3].</w:t>
      </w:r>
    </w:p>
    <w:p w14:paraId="7921353E" w14:textId="5D15C449" w:rsidR="00500B20" w:rsidRPr="0072551F" w:rsidRDefault="00500B20" w:rsidP="00500B20">
      <w:r w:rsidRPr="0072551F">
        <w:lastRenderedPageBreak/>
        <w:t xml:space="preserve">The functional components of a terminal including an </w:t>
      </w:r>
      <w:r w:rsidR="00AA19A2">
        <w:t>RTC endpoint</w:t>
      </w:r>
      <w:r w:rsidRPr="0072551F">
        <w:t xml:space="preserve"> using 3GPP access are shown in figure 4.2-1. Based on </w:t>
      </w:r>
      <w:r w:rsidRPr="001B1925">
        <w:t>XR Baseline terminal architecture specified in TS 26.119</w:t>
      </w:r>
      <w:r w:rsidRPr="006D292C">
        <w:t>, Media Sessio</w:t>
      </w:r>
      <w:r w:rsidRPr="007732D4">
        <w:t xml:space="preserve">n Handler and Content </w:t>
      </w:r>
      <w:r w:rsidRPr="00137109">
        <w:t>delivery</w:t>
      </w:r>
      <w:r w:rsidRPr="00F31056">
        <w:t xml:space="preserve"> </w:t>
      </w:r>
      <w:r w:rsidRPr="001B1925">
        <w:t>protocols are realized as a RTC MSH and WebRTC Framework, as specified in TS 26.506, respectively. Application may be a WebRTC application where C-plane is supported by RTC architecture or Web application (e.g., browser) where WebRTC APIs are involved for peer connection and immersive media delivery. Details of the associated APIs (RTC-6 and RTC-7) are specified in TS 25.5xx. The rest of functional blocks and interfaces are addressed in TS 26.119.</w:t>
      </w:r>
    </w:p>
    <w:p w14:paraId="5F8619C3" w14:textId="77777777" w:rsidR="006E20AC" w:rsidRDefault="00500B20" w:rsidP="00500B20">
      <w:pPr>
        <w:pStyle w:val="TH"/>
      </w:pPr>
      <w:r w:rsidRPr="001B1925">
        <w:object w:dxaOrig="11236" w:dyaOrig="8176" w14:anchorId="7D440BC2">
          <v:shape id="_x0000_i1032" type="#_x0000_t75" style="width:382.5pt;height:279pt" o:ole="">
            <v:imagedata r:id="rId25" o:title=""/>
          </v:shape>
          <o:OLEObject Type="Embed" ProgID="Visio.Drawing.15" ShapeID="_x0000_i1032" DrawAspect="Content" ObjectID="_1763303160" r:id="rId26"/>
        </w:object>
      </w:r>
    </w:p>
    <w:p w14:paraId="434E6351" w14:textId="08708B56" w:rsidR="006E20AC" w:rsidRPr="0072551F" w:rsidRDefault="006E20AC" w:rsidP="006E20AC">
      <w:pPr>
        <w:pStyle w:val="TF"/>
      </w:pPr>
      <w:r w:rsidRPr="0072551F">
        <w:t xml:space="preserve">Figure </w:t>
      </w:r>
      <w:r>
        <w:t>A</w:t>
      </w:r>
      <w:r w:rsidRPr="0072551F">
        <w:t xml:space="preserve">.2-1: Functional components of a terminal </w:t>
      </w:r>
    </w:p>
    <w:p w14:paraId="0A047507" w14:textId="7DB8838E" w:rsidR="00500B20" w:rsidRPr="0072551F" w:rsidRDefault="00EA4174" w:rsidP="00500B20">
      <w:pPr>
        <w:pStyle w:val="TH"/>
      </w:pPr>
      <w:r>
        <w:rPr>
          <w:noProof/>
          <w:lang w:val="en-US" w:eastAsia="ko-KR"/>
        </w:rPr>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p>
    <w:p w14:paraId="680A376D" w14:textId="72041CC1" w:rsidR="00500B20" w:rsidRPr="0072551F" w:rsidRDefault="00500B20" w:rsidP="00500B20">
      <w:pPr>
        <w:pStyle w:val="TF"/>
      </w:pPr>
      <w:r w:rsidRPr="0072551F">
        <w:t xml:space="preserve">Figure </w:t>
      </w:r>
      <w:r w:rsidR="006E20AC">
        <w:t>A</w:t>
      </w:r>
      <w:r w:rsidRPr="0072551F">
        <w:t>.2</w:t>
      </w:r>
      <w:r w:rsidR="006E20AC">
        <w:t>-2</w:t>
      </w:r>
      <w:r w:rsidRPr="0072551F">
        <w:t xml:space="preserve">: Functional components </w:t>
      </w:r>
      <w:r w:rsidR="006E20AC">
        <w:t>to handle immersive media</w:t>
      </w:r>
    </w:p>
    <w:p w14:paraId="6AFD3F0A" w14:textId="2717FE36" w:rsidR="00500B20" w:rsidRPr="0072551F" w:rsidRDefault="00500B20" w:rsidP="00500B20">
      <w:pPr>
        <w:ind w:firstLine="288"/>
      </w:pPr>
      <w:r w:rsidRPr="0072551F">
        <w:t>NOTE 1:</w:t>
      </w:r>
      <w:r w:rsidRPr="0072551F">
        <w:tab/>
        <w:t xml:space="preserve">Device information is assumed to be stored in the UE and loaded to the </w:t>
      </w:r>
      <w:r w:rsidR="00AA19A2">
        <w:t>RTC endpoint</w:t>
      </w:r>
      <w:r w:rsidRPr="0072551F">
        <w:t xml:space="preserve"> during session setup.</w:t>
      </w:r>
    </w:p>
    <w:p w14:paraId="106858CC" w14:textId="5E80215A" w:rsidR="00500B20" w:rsidRPr="0072551F" w:rsidRDefault="00500B20" w:rsidP="00500B20">
      <w:pPr>
        <w:ind w:left="1133" w:hanging="845"/>
      </w:pPr>
      <w:r w:rsidRPr="0072551F">
        <w:t>NOTE 2:</w:t>
      </w:r>
      <w:r w:rsidRPr="0072551F">
        <w:tab/>
        <w:t xml:space="preserve">The </w:t>
      </w:r>
      <w:r w:rsidR="00AA19A2">
        <w:t>RTC endpoint</w:t>
      </w:r>
      <w:r w:rsidRPr="0072551F">
        <w:t xml:space="preserve"> may exchange media and data with external devices tethered over wired links such as USB-C, 3GPP PC5 [x17], or non-3GPP radio access technologies such as Wi-Fi or Bluetooth.</w:t>
      </w:r>
    </w:p>
    <w:p w14:paraId="0E234ED2" w14:textId="77777777" w:rsidR="00500B20" w:rsidRPr="0072551F" w:rsidRDefault="00500B20" w:rsidP="00500B20">
      <w:pPr>
        <w:ind w:firstLine="288"/>
        <w:rPr>
          <w:lang w:eastAsia="ko-KR"/>
        </w:rPr>
      </w:pPr>
      <w:r w:rsidRPr="0072551F">
        <w:lastRenderedPageBreak/>
        <w:t>NOTE 3:</w:t>
      </w:r>
      <w:r w:rsidRPr="0072551F">
        <w:tab/>
        <w:t>Text can be entered via user interface, typically available on display.</w:t>
      </w:r>
    </w:p>
    <w:p w14:paraId="7B93976A" w14:textId="77777777" w:rsidR="00500B20" w:rsidRPr="001B1925" w:rsidRDefault="00500B20" w:rsidP="00500B20">
      <w:r w:rsidRPr="0072551F">
        <w:rPr>
          <w:lang w:eastAsia="ko-KR"/>
        </w:rPr>
        <w:t xml:space="preserve">When a user launches a WebRTC application, a RTC MSH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A of </w:t>
      </w:r>
      <w:r w:rsidRPr="000A7DAD">
        <w:t xml:space="preserve">TS 26.506 </w:t>
      </w:r>
      <w:r w:rsidRPr="001B1925">
        <w:t>[x5]. The configured information is then available to Application and Media Access Function via RTC-6 interface and the Application is ready to deliver an immersive media to the remote endpoint.</w:t>
      </w:r>
    </w:p>
    <w:p w14:paraId="6824C87F" w14:textId="77777777" w:rsidR="00500B20" w:rsidRPr="001B1925" w:rsidRDefault="00500B20" w:rsidP="00500B20">
      <w:pPr>
        <w:rPr>
          <w:lang w:eastAsia="ko-KR"/>
        </w:rPr>
      </w:pPr>
      <w:r w:rsidRPr="001B1925">
        <w:rPr>
          <w:lang w:eastAsia="ko-KR"/>
        </w:rPr>
        <w:t>The following components are exchanged over WebRTC session.</w:t>
      </w:r>
    </w:p>
    <w:p w14:paraId="662CAE3D" w14:textId="479872FE" w:rsidR="00500B20" w:rsidRPr="001B1925" w:rsidRDefault="00500B20" w:rsidP="00500B20">
      <w:pPr>
        <w:pStyle w:val="B1"/>
      </w:pPr>
      <w:r w:rsidRPr="001B1925">
        <w:rPr>
          <w:rFonts w:eastAsiaTheme="minorEastAsia"/>
          <w:noProof/>
        </w:rPr>
        <w:t>-</w:t>
      </w:r>
      <w:r w:rsidRPr="001B1925">
        <w:rPr>
          <w:rFonts w:eastAsiaTheme="minorEastAsia"/>
          <w:noProof/>
        </w:rPr>
        <w:tab/>
      </w:r>
      <w:r w:rsidRPr="0072551F">
        <w:rPr>
          <w:rFonts w:eastAsiaTheme="minorEastAsia"/>
          <w:noProof/>
        </w:rPr>
        <w:t>Video</w:t>
      </w:r>
      <w:r w:rsidRPr="001B1925">
        <w:rPr>
          <w:rFonts w:eastAsiaTheme="minorEastAsia"/>
          <w:noProof/>
        </w:rPr>
        <w:t xml:space="preserve"> component</w:t>
      </w:r>
      <w:r w:rsidRPr="0072551F">
        <w:rPr>
          <w:rFonts w:eastAsiaTheme="minorEastAsia"/>
          <w:noProof/>
        </w:rPr>
        <w:t>:</w:t>
      </w:r>
      <w:r w:rsidRPr="001B1925">
        <w:rPr>
          <w:rFonts w:eastAsiaTheme="minorEastAsia"/>
          <w:noProof/>
        </w:rPr>
        <w:t xml:space="preserve">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5B254EE6" w14:textId="77777777" w:rsidR="00500B20" w:rsidRPr="001B1925" w:rsidRDefault="00500B20" w:rsidP="00500B20">
      <w:pPr>
        <w:ind w:left="280" w:firstLine="288"/>
      </w:pPr>
      <w:r w:rsidRPr="0072551F">
        <w:rPr>
          <w:color w:val="FF0000"/>
        </w:rPr>
        <w:t>Editor’s NOTE : The format and profile for the immersive video will be specified in TS 26.119</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4E2CDF9F" w14:textId="77777777" w:rsidR="00500B20" w:rsidRPr="001B1925" w:rsidRDefault="00500B20" w:rsidP="00500B20">
      <w:pPr>
        <w:ind w:left="280" w:firstLine="288"/>
      </w:pPr>
      <w:r w:rsidRPr="0072551F">
        <w:rPr>
          <w:color w:val="FF0000"/>
        </w:rPr>
        <w:t>Editor’s NOTE : The format and profile for the immersive audio will be specified by IVAS work outputs.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5804F2B4" w:rsidR="00500B20" w:rsidRPr="0072551F" w:rsidRDefault="00500B20" w:rsidP="00500B20">
      <w:pPr>
        <w:pStyle w:val="B1"/>
        <w:rPr>
          <w:rFonts w:eastAsiaTheme="minorEastAsia"/>
          <w:noProof/>
        </w:rPr>
      </w:pPr>
      <w:r w:rsidRPr="0072551F">
        <w:t>-</w:t>
      </w:r>
      <w:r w:rsidRPr="0072551F">
        <w:tab/>
        <w:t xml:space="preserve">Signalling </w:t>
      </w:r>
      <w:r>
        <w:t>information</w:t>
      </w:r>
      <w:r w:rsidRPr="0072551F">
        <w:t xml:space="preserve">: An </w:t>
      </w:r>
      <w:r w:rsidR="00AA19A2">
        <w:t>RTC endpoint</w:t>
      </w:r>
      <w:r w:rsidRPr="0072551F">
        <w:t xml:space="preserve"> shall communicate to WebRTC signalling server to establish peer-to-peer connection. </w:t>
      </w:r>
      <w:r>
        <w:t>This signalling information is delivered through RTC-4s interface (as specified in clause 4.3.3 of TS 26.506) using WebSocket. Detailed protocol of WebRTC signalling is addressed in clause 5.2.</w:t>
      </w:r>
    </w:p>
    <w:p w14:paraId="02ECA755" w14:textId="5E513F07" w:rsidR="00137109" w:rsidRPr="00137109" w:rsidRDefault="00137109" w:rsidP="00C9474C"/>
    <w:p w14:paraId="152E349B" w14:textId="11663BE7" w:rsidR="00911E47" w:rsidRPr="006D292C" w:rsidRDefault="00911E47">
      <w:pPr>
        <w:pStyle w:val="Heading2"/>
      </w:pPr>
      <w:bookmarkStart w:id="347" w:name="_Toc152690305"/>
      <w:r>
        <w:t>A</w:t>
      </w:r>
      <w:r w:rsidRPr="001B1925">
        <w:t>.2</w:t>
      </w:r>
      <w:r w:rsidR="008B5762">
        <w:t>.1</w:t>
      </w:r>
      <w:r w:rsidRPr="006D292C">
        <w:tab/>
        <w:t>Audio</w:t>
      </w:r>
      <w:bookmarkEnd w:id="347"/>
    </w:p>
    <w:p w14:paraId="28A4D442" w14:textId="032394D6" w:rsidR="00911E47" w:rsidRPr="004E7E4B" w:rsidRDefault="00911E47">
      <w:pPr>
        <w:pStyle w:val="Heading3"/>
      </w:pPr>
      <w:bookmarkStart w:id="348" w:name="_Toc152690306"/>
      <w:r>
        <w:t>A</w:t>
      </w:r>
      <w:r w:rsidRPr="004E7E4B">
        <w:t>.2.</w:t>
      </w:r>
      <w:r w:rsidR="008B5762">
        <w:t>1.2</w:t>
      </w:r>
      <w:r w:rsidR="008B5762">
        <w:tab/>
      </w:r>
      <w:r w:rsidRPr="004E7E4B">
        <w:t>Microphone</w:t>
      </w:r>
      <w:bookmarkEnd w:id="348"/>
    </w:p>
    <w:p w14:paraId="566FB96C" w14:textId="31433F6D" w:rsidR="00911E47" w:rsidRPr="004E7E4B" w:rsidRDefault="00911E47" w:rsidP="00911E47">
      <w:pPr>
        <w:rPr>
          <w:rFonts w:eastAsia="Malgun Gothic"/>
          <w:lang w:eastAsia="ko-KR"/>
        </w:rPr>
      </w:pPr>
      <w:r w:rsidRPr="004E7E4B">
        <w:t xml:space="preserve">An </w:t>
      </w:r>
      <w:r w:rsidR="00AA19A2">
        <w:t>RTC endpoint</w:t>
      </w:r>
      <w:r w:rsidRPr="004E7E4B">
        <w:t xml:space="preserve"> in terminal can be connected to one or more microphones. </w:t>
      </w:r>
      <w:r w:rsidRPr="004E7E4B">
        <w:rPr>
          <w:rFonts w:eastAsia="Malgun Gothic"/>
          <w:lang w:eastAsia="ko-KR"/>
        </w:rPr>
        <w:t xml:space="preserve">The outputs of microphones are audio samples in 16-bit uniform Pulse Code Modulation (PCM) format. An </w:t>
      </w:r>
      <w:r w:rsidR="00AA19A2">
        <w:rPr>
          <w:rFonts w:eastAsia="Malgun Gothic"/>
          <w:lang w:eastAsia="ko-KR"/>
        </w:rPr>
        <w:t>RTC endpoint</w:t>
      </w:r>
      <w:r w:rsidRPr="004E7E4B">
        <w:rPr>
          <w:rFonts w:eastAsia="Malgun Gothic"/>
          <w:lang w:eastAsia="ko-KR"/>
        </w:rPr>
        <w:t xml:space="preserve"> or audio infra may identify the direction of each microphone with a coordinate system described in figure </w:t>
      </w:r>
      <w:r w:rsidRPr="004E7E4B">
        <w:rPr>
          <w:rFonts w:eastAsia="Malgun Gothic"/>
          <w:highlight w:val="yellow"/>
          <w:lang w:eastAsia="ko-KR"/>
        </w:rPr>
        <w:t>A.1.x</w:t>
      </w:r>
      <w:r w:rsidRPr="004E7E4B">
        <w:rPr>
          <w:rFonts w:eastAsia="Malgun Gothic"/>
          <w:lang w:eastAsia="ko-KR"/>
        </w:rPr>
        <w:t xml:space="preserve"> and table </w:t>
      </w:r>
      <w:r w:rsidRPr="004E7E4B">
        <w:rPr>
          <w:rFonts w:eastAsia="Malgun Gothic"/>
          <w:highlight w:val="yellow"/>
          <w:lang w:eastAsia="ko-KR"/>
        </w:rPr>
        <w:t>A.1.y.</w:t>
      </w:r>
    </w:p>
    <w:p w14:paraId="17294F16" w14:textId="77777777" w:rsidR="00911E47" w:rsidRPr="001B1925" w:rsidRDefault="00911E47" w:rsidP="00911E47">
      <w:pPr>
        <w:pStyle w:val="TH"/>
        <w:rPr>
          <w:rFonts w:eastAsia="Malgun Gothic"/>
          <w:lang w:eastAsia="ko-KR"/>
        </w:rPr>
      </w:pPr>
      <w:r w:rsidRPr="001B1925">
        <w:object w:dxaOrig="13391" w:dyaOrig="7470" w14:anchorId="1025050E">
          <v:shape id="_x0000_i1033" type="#_x0000_t75" style="width:378pt;height:210.75pt" o:ole="">
            <v:imagedata r:id="rId28" o:title=""/>
          </v:shape>
          <o:OLEObject Type="Embed" ProgID="Visio.Drawing.15" ShapeID="_x0000_i1033" DrawAspect="Content" ObjectID="_1763303161" r:id="rId29"/>
        </w:object>
      </w:r>
    </w:p>
    <w:p w14:paraId="26CBB338" w14:textId="77777777" w:rsidR="00911E47" w:rsidRPr="004E7E4B" w:rsidRDefault="00911E47" w:rsidP="00911E47">
      <w:pPr>
        <w:pStyle w:val="TF"/>
      </w:pPr>
      <w:r w:rsidRPr="004E7E4B">
        <w:t xml:space="preserve">Figure </w:t>
      </w:r>
      <w:r w:rsidRPr="004E7E4B">
        <w:rPr>
          <w:highlight w:val="yellow"/>
        </w:rPr>
        <w:t>A.</w:t>
      </w:r>
      <w:r w:rsidRPr="004E7E4B">
        <w:rPr>
          <w:highlight w:val="yellow"/>
          <w:lang w:eastAsia="ko-KR"/>
        </w:rPr>
        <w:t>1</w:t>
      </w:r>
      <w:r w:rsidRPr="004E7E4B">
        <w:rPr>
          <w:highlight w:val="yellow"/>
        </w:rPr>
        <w:t>.x</w:t>
      </w:r>
      <w:r w:rsidRPr="004E7E4B">
        <w:t>: Microphone array coordinate system</w:t>
      </w:r>
    </w:p>
    <w:p w14:paraId="6FA735F8" w14:textId="77777777" w:rsidR="00911E47" w:rsidRPr="004E7E4B" w:rsidRDefault="00911E47" w:rsidP="00911E47">
      <w:pPr>
        <w:keepNext/>
        <w:keepLines/>
        <w:spacing w:before="60"/>
        <w:rPr>
          <w:rFonts w:eastAsia="Malgun Gothic"/>
          <w:lang w:eastAsia="ko-KR"/>
        </w:rPr>
      </w:pPr>
      <w:r w:rsidRPr="004E7E4B">
        <w:rPr>
          <w:rFonts w:eastAsia="Malgun Gothic"/>
          <w:lang w:eastAsia="ko-KR"/>
        </w:rPr>
        <w:lastRenderedPageBreak/>
        <w:t>MicrophoneType, whose default value of 0 indicates an omni-directional microphone, identifies the microphones when other types are used. How to assign a value to each microphone type is left to the discretion of the implementation.</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Note</w:t>
            </w:r>
          </w:p>
        </w:tc>
      </w:tr>
      <w:tr w:rsidR="00911E47" w:rsidRPr="004E7E4B" w14:paraId="698746A9" w14:textId="77777777" w:rsidTr="004D5316">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2DFD4D32" w14:textId="77777777" w:rsidR="00911E47" w:rsidRPr="006D292C" w:rsidRDefault="00000000"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293683433"/>
              </w:sdtPr>
              <w:sdtContent/>
            </w:sdt>
            <w:sdt>
              <w:sdtPr>
                <w:rPr>
                  <w:rFonts w:ascii="Arial" w:hAnsi="Arial" w:cs="Arial"/>
                  <w:color w:val="000000" w:themeColor="text1"/>
                  <w:sz w:val="18"/>
                  <w:szCs w:val="18"/>
                </w:rPr>
                <w:tag w:val="goog_rdk_1"/>
                <w:id w:val="1175077244"/>
              </w:sdtPr>
              <w:sdtContent/>
            </w:sdt>
            <w:sdt>
              <w:sdtPr>
                <w:rPr>
                  <w:rFonts w:ascii="Arial" w:hAnsi="Arial" w:cs="Arial"/>
                  <w:color w:val="000000" w:themeColor="text1"/>
                  <w:sz w:val="18"/>
                  <w:szCs w:val="18"/>
                </w:rPr>
                <w:tag w:val="goog_rdk_2"/>
                <w:id w:val="-1816943777"/>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7AC9DD8" w14:textId="77777777" w:rsidTr="004D5316">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F50BE97" w14:textId="77777777" w:rsidR="00911E47" w:rsidRPr="006D292C" w:rsidRDefault="00000000"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613680832"/>
              </w:sdtPr>
              <w:sdtContent/>
            </w:sdt>
            <w:sdt>
              <w:sdtPr>
                <w:rPr>
                  <w:rFonts w:ascii="Arial" w:hAnsi="Arial" w:cs="Arial"/>
                  <w:color w:val="000000" w:themeColor="text1"/>
                  <w:sz w:val="18"/>
                  <w:szCs w:val="18"/>
                </w:rPr>
                <w:tag w:val="goog_rdk_4"/>
                <w:id w:val="-1998724395"/>
              </w:sdtPr>
              <w:sdtContent/>
            </w:sdt>
            <w:sdt>
              <w:sdtPr>
                <w:rPr>
                  <w:rFonts w:ascii="Arial" w:hAnsi="Arial" w:cs="Arial"/>
                  <w:color w:val="000000" w:themeColor="text1"/>
                  <w:sz w:val="18"/>
                  <w:szCs w:val="18"/>
                </w:rPr>
                <w:tag w:val="goog_rdk_5"/>
                <w:id w:val="1998689486"/>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2181300E" w14:textId="77777777" w:rsidTr="004D5316">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2D9E0060" w14:textId="77777777" w:rsidR="00911E47" w:rsidRPr="006D292C" w:rsidRDefault="00000000"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75929062"/>
              </w:sdtPr>
              <w:sdtContent/>
            </w:sdt>
            <w:sdt>
              <w:sdtPr>
                <w:rPr>
                  <w:rFonts w:ascii="Arial" w:hAnsi="Arial" w:cs="Arial"/>
                  <w:color w:val="000000" w:themeColor="text1"/>
                  <w:sz w:val="18"/>
                  <w:szCs w:val="18"/>
                </w:rPr>
                <w:tag w:val="goog_rdk_7"/>
                <w:id w:val="-1622142156"/>
              </w:sdtPr>
              <w:sdtContent/>
            </w:sdt>
            <w:sdt>
              <w:sdtPr>
                <w:rPr>
                  <w:rFonts w:ascii="Arial" w:hAnsi="Arial" w:cs="Arial"/>
                  <w:color w:val="000000" w:themeColor="text1"/>
                  <w:sz w:val="18"/>
                  <w:szCs w:val="18"/>
                </w:rPr>
                <w:tag w:val="goog_rdk_8"/>
                <w:id w:val="-106276391"/>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A77633C" w14:textId="77777777" w:rsidTr="004D5316">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May be used for indicating vendor-defined microphone types</w:t>
            </w:r>
          </w:p>
        </w:tc>
      </w:tr>
    </w:tbl>
    <w:p w14:paraId="1126CC04" w14:textId="77777777" w:rsidR="00911E47" w:rsidRPr="004E7E4B" w:rsidRDefault="00911E47" w:rsidP="00911E47">
      <w:pPr>
        <w:ind w:firstLine="284"/>
        <w:rPr>
          <w:rFonts w:ascii="Arial" w:eastAsia="Times New Roman" w:hAnsi="Arial"/>
          <w:b/>
        </w:rPr>
      </w:pPr>
    </w:p>
    <w:p w14:paraId="186D796A" w14:textId="77777777" w:rsidR="00911E47" w:rsidRPr="004E7E4B" w:rsidRDefault="00911E47" w:rsidP="00911E47">
      <w:pPr>
        <w:ind w:firstLine="284"/>
        <w:jc w:val="center"/>
      </w:pPr>
      <w:r w:rsidRPr="004E7E4B">
        <w:rPr>
          <w:rFonts w:ascii="Arial" w:eastAsia="Times New Roman" w:hAnsi="Arial"/>
          <w:b/>
        </w:rPr>
        <w:t xml:space="preserve">Table </w:t>
      </w:r>
      <w:r w:rsidRPr="004E7E4B">
        <w:rPr>
          <w:rFonts w:ascii="Arial" w:eastAsia="Times New Roman" w:hAnsi="Arial"/>
          <w:b/>
          <w:highlight w:val="yellow"/>
        </w:rPr>
        <w:t>A.</w:t>
      </w:r>
      <w:r w:rsidRPr="004E7E4B">
        <w:rPr>
          <w:rFonts w:ascii="Arial" w:eastAsia="Times New Roman" w:hAnsi="Arial"/>
          <w:b/>
          <w:highlight w:val="yellow"/>
          <w:lang w:eastAsia="ko-KR"/>
        </w:rPr>
        <w:t>1</w:t>
      </w:r>
      <w:r w:rsidRPr="004E7E4B">
        <w:rPr>
          <w:rFonts w:ascii="Arial" w:eastAsia="Times New Roman" w:hAnsi="Arial"/>
          <w:b/>
          <w:highlight w:val="yellow"/>
        </w:rPr>
        <w:t>.y</w:t>
      </w:r>
      <w:r w:rsidRPr="004E7E4B">
        <w:rPr>
          <w:rFonts w:ascii="Arial" w:eastAsia="Times New Roman" w:hAnsi="Arial"/>
          <w:b/>
        </w:rPr>
        <w:t>: Microphone description parameters</w:t>
      </w:r>
    </w:p>
    <w:p w14:paraId="3AD7A7AF" w14:textId="77777777" w:rsidR="00911E47" w:rsidRPr="004E7E4B" w:rsidRDefault="00911E47" w:rsidP="00911E47">
      <w:pPr>
        <w:ind w:firstLine="284"/>
      </w:pPr>
      <w:r w:rsidRPr="004E7E4B">
        <w:t>NOTE 1:</w:t>
      </w:r>
      <w:r w:rsidRPr="004E7E4B">
        <w:tab/>
        <w:t>The coordinate system and two angles, yaw and pitch, are originally defined in [X11] for computers.</w:t>
      </w:r>
    </w:p>
    <w:p w14:paraId="7E48A5AF" w14:textId="77777777" w:rsidR="00911E47" w:rsidRPr="001B1925" w:rsidRDefault="00911E47" w:rsidP="00911E47">
      <w:pPr>
        <w:ind w:left="1134" w:hanging="850"/>
      </w:pPr>
      <w:r w:rsidRPr="004E7E4B">
        <w:t>NOTE 2:</w:t>
      </w:r>
      <w:r w:rsidRPr="004E7E4B">
        <w:tab/>
        <w:t xml:space="preserve">The positive X-, Y-, Z-axis shown in figure </w:t>
      </w:r>
      <w:r w:rsidRPr="004E7E4B">
        <w:rPr>
          <w:highlight w:val="yellow"/>
        </w:rPr>
        <w:t>A.1.x</w:t>
      </w:r>
      <w:r w:rsidRPr="004E7E4B">
        <w:t xml:space="preserve"> correspond to positive Z-, negative Y-, positive Z-axis of a coordinate system commonly used for sensors in mobile operating systems [X12], [X13].</w:t>
      </w:r>
    </w:p>
    <w:p w14:paraId="440924DB" w14:textId="48E48694" w:rsidR="00911E47" w:rsidRPr="004E7E4B" w:rsidRDefault="00911E47">
      <w:pPr>
        <w:pStyle w:val="Heading3"/>
      </w:pPr>
      <w:bookmarkStart w:id="349" w:name="_Toc152690307"/>
      <w:r>
        <w:t>A</w:t>
      </w:r>
      <w:r w:rsidRPr="004E7E4B">
        <w:t>.2.</w:t>
      </w:r>
      <w:r w:rsidR="008B5762">
        <w:t>1.</w:t>
      </w:r>
      <w:r w:rsidRPr="004E7E4B">
        <w:t>2</w:t>
      </w:r>
      <w:r w:rsidRPr="004E7E4B">
        <w:tab/>
        <w:t>Pre/post-processor</w:t>
      </w:r>
      <w:bookmarkEnd w:id="349"/>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4B5A60C2" w14:textId="6533C8DD" w:rsidR="00911E47" w:rsidRPr="004E7E4B" w:rsidRDefault="00911E47">
      <w:pPr>
        <w:pStyle w:val="Heading3"/>
      </w:pPr>
      <w:bookmarkStart w:id="350" w:name="_Toc152690308"/>
      <w:r>
        <w:t>A.</w:t>
      </w:r>
      <w:r w:rsidRPr="004E7E4B">
        <w:t>2.</w:t>
      </w:r>
      <w:r w:rsidR="008B5762">
        <w:t>1.</w:t>
      </w:r>
      <w:r w:rsidRPr="004E7E4B">
        <w:t>3</w:t>
      </w:r>
      <w:r w:rsidRPr="004E7E4B">
        <w:tab/>
        <w:t>Codec</w:t>
      </w:r>
      <w:bookmarkEnd w:id="350"/>
    </w:p>
    <w:p w14:paraId="653EC977" w14:textId="4E49E1EF" w:rsidR="00911E47" w:rsidRPr="004E7E4B" w:rsidRDefault="00911E47" w:rsidP="00911E47">
      <w:r w:rsidRPr="004E7E4B">
        <w:t xml:space="preserve">Audio codecs for the </w:t>
      </w:r>
      <w:r w:rsidR="00AA19A2">
        <w:t>RTC endpoint</w:t>
      </w:r>
      <w:r w:rsidRPr="004E7E4B">
        <w:t xml:space="preserve"> in terminal are specified in [x4], [x7].</w:t>
      </w:r>
    </w:p>
    <w:p w14:paraId="312BCC4D" w14:textId="071198BB" w:rsidR="00C01BBD" w:rsidRPr="004E7E4B" w:rsidRDefault="00C01BBD" w:rsidP="00C9474C">
      <w:pPr>
        <w:pStyle w:val="Heading2"/>
      </w:pPr>
      <w:bookmarkStart w:id="351" w:name="_Toc152690309"/>
      <w:r>
        <w:t>A</w:t>
      </w:r>
      <w:r w:rsidRPr="004E7E4B">
        <w:t>.</w:t>
      </w:r>
      <w:r w:rsidR="008B5762">
        <w:t>2.2</w:t>
      </w:r>
      <w:r w:rsidRPr="004E7E4B">
        <w:tab/>
        <w:t>Video</w:t>
      </w:r>
      <w:bookmarkEnd w:id="351"/>
    </w:p>
    <w:p w14:paraId="78498581" w14:textId="491D003F" w:rsidR="00C01BBD" w:rsidRPr="004E7E4B" w:rsidRDefault="00C01BBD" w:rsidP="00C9474C">
      <w:pPr>
        <w:pStyle w:val="Heading3"/>
      </w:pPr>
      <w:bookmarkStart w:id="352" w:name="_Toc152690310"/>
      <w:r>
        <w:t>A</w:t>
      </w:r>
      <w:r w:rsidRPr="004E7E4B">
        <w:t>.</w:t>
      </w:r>
      <w:r w:rsidR="008B5762">
        <w:t>2.2</w:t>
      </w:r>
      <w:r w:rsidRPr="004E7E4B">
        <w:t>.1</w:t>
      </w:r>
      <w:r w:rsidRPr="004E7E4B">
        <w:tab/>
        <w:t>Camera</w:t>
      </w:r>
      <w:bookmarkEnd w:id="352"/>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77777777" w:rsidR="00C01BBD" w:rsidRPr="004E7E4B" w:rsidRDefault="00C01BBD" w:rsidP="00C01BBD">
      <w:r w:rsidRPr="004E7E4B">
        <w:t>The output formats of color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[x10].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t>
      </w:r>
    </w:p>
    <w:p w14:paraId="2E94C9D1" w14:textId="77777777" w:rsidR="00C01BBD" w:rsidRPr="004E7E4B" w:rsidRDefault="00C01BBD" w:rsidP="00C01BBD">
      <w:pPr>
        <w:ind w:firstLine="284"/>
      </w:pPr>
      <w:r w:rsidRPr="004E7E4B">
        <w:t>NOTE 1:</w:t>
      </w:r>
      <w:r w:rsidRPr="004E7E4B">
        <w:tab/>
        <w:t>With infrared-based depth cameras, measurable distance is typically less than several meters.</w:t>
      </w:r>
    </w:p>
    <w:p w14:paraId="1D0F1B56" w14:textId="77777777" w:rsidR="00C01BBD" w:rsidRPr="004E7E4B" w:rsidRDefault="00C01BBD" w:rsidP="00C01BBD">
      <w:pPr>
        <w:ind w:left="1134" w:hanging="850"/>
      </w:pPr>
      <w:r w:rsidRPr="004E7E4B">
        <w:t>NOTE 2:</w:t>
      </w:r>
      <w:r w:rsidRPr="004E7E4B">
        <w:tab/>
        <w:t>When the resolutions or aspect ratios of RGB and depth signals differ, the depth signals, whose resolutions are typically lower than those of RGB, can be interpolated to match the RGB signals.</w:t>
      </w:r>
    </w:p>
    <w:p w14:paraId="679885DC" w14:textId="789F5833" w:rsidR="00C01BBD" w:rsidRDefault="00C01BBD" w:rsidP="00C9474C">
      <w:pPr>
        <w:pStyle w:val="Heading3"/>
      </w:pPr>
      <w:bookmarkStart w:id="353" w:name="_Toc152690311"/>
      <w:r>
        <w:t>A</w:t>
      </w:r>
      <w:r w:rsidRPr="001B1925">
        <w:t>.</w:t>
      </w:r>
      <w:r w:rsidR="008B5762">
        <w:t>2.2</w:t>
      </w:r>
      <w:r w:rsidRPr="001B1925">
        <w:t>.2</w:t>
      </w:r>
      <w:r w:rsidRPr="001B1925">
        <w:tab/>
        <w:t>Pre/post-</w:t>
      </w:r>
      <w:r w:rsidRPr="006D292C">
        <w:t>processor</w:t>
      </w:r>
      <w:bookmarkEnd w:id="353"/>
    </w:p>
    <w:p w14:paraId="61543E08" w14:textId="682DA55E" w:rsidR="00C01BBD" w:rsidRPr="00F31056"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77DCB56F" w14:textId="14079FF4" w:rsidR="00C01BBD" w:rsidRPr="004E7E4B" w:rsidRDefault="00C01BBD" w:rsidP="00C9474C">
      <w:pPr>
        <w:pStyle w:val="Heading3"/>
      </w:pPr>
      <w:bookmarkStart w:id="354" w:name="_Toc152690312"/>
      <w:r>
        <w:lastRenderedPageBreak/>
        <w:t>A</w:t>
      </w:r>
      <w:r w:rsidRPr="004E7E4B">
        <w:t>.</w:t>
      </w:r>
      <w:r w:rsidR="008B5762">
        <w:t>2.2</w:t>
      </w:r>
      <w:r w:rsidRPr="004E7E4B">
        <w:t>.3</w:t>
      </w:r>
      <w:r w:rsidRPr="004E7E4B">
        <w:tab/>
        <w:t>Codec</w:t>
      </w:r>
      <w:bookmarkEnd w:id="354"/>
    </w:p>
    <w:p w14:paraId="69295F2E" w14:textId="3A2DF0B9" w:rsidR="00C01BBD" w:rsidRPr="004E7E4B" w:rsidRDefault="00C01BBD" w:rsidP="00C01BBD">
      <w:r w:rsidRPr="004E7E4B">
        <w:t xml:space="preserve">Video codecs for the </w:t>
      </w:r>
      <w:r w:rsidR="00AA19A2">
        <w:t>RTC endpoint</w:t>
      </w:r>
      <w:r w:rsidRPr="004E7E4B">
        <w:t xml:space="preserve"> in terminal are specified in [x4], [x7].</w:t>
      </w:r>
    </w:p>
    <w:p w14:paraId="73354B4A" w14:textId="03901E33" w:rsidR="00C01BBD" w:rsidRDefault="00C01BBD" w:rsidP="00C9474C">
      <w:pPr>
        <w:pStyle w:val="Heading2"/>
      </w:pPr>
      <w:bookmarkStart w:id="355" w:name="_Toc152690313"/>
      <w:r>
        <w:t>A</w:t>
      </w:r>
      <w:r w:rsidRPr="004E7E4B">
        <w:t>.</w:t>
      </w:r>
      <w:r w:rsidR="008B5762">
        <w:t>2.3</w:t>
      </w:r>
      <w:r w:rsidRPr="004E7E4B">
        <w:tab/>
        <w:t>Sensor</w:t>
      </w:r>
      <w:bookmarkEnd w:id="355"/>
    </w:p>
    <w:p w14:paraId="2497B98B" w14:textId="56EC8E6B" w:rsidR="008B5762" w:rsidRPr="00C9474C" w:rsidRDefault="008B5762" w:rsidP="00C9474C">
      <w:pPr>
        <w:pStyle w:val="Heading3"/>
        <w:rPr>
          <w:lang w:eastAsia="ko-KR"/>
        </w:rPr>
      </w:pPr>
      <w:bookmarkStart w:id="356" w:name="_Toc152690314"/>
      <w:r>
        <w:rPr>
          <w:rFonts w:hint="eastAsia"/>
          <w:lang w:eastAsia="ko-KR"/>
        </w:rPr>
        <w:t>A</w:t>
      </w:r>
      <w:r>
        <w:rPr>
          <w:lang w:eastAsia="ko-KR"/>
        </w:rPr>
        <w:t>.</w:t>
      </w:r>
      <w:r>
        <w:rPr>
          <w:rFonts w:hint="eastAsia"/>
          <w:lang w:eastAsia="ko-KR"/>
        </w:rPr>
        <w:t>2.3.1</w:t>
      </w:r>
      <w:r>
        <w:rPr>
          <w:lang w:eastAsia="ko-KR"/>
        </w:rPr>
        <w:tab/>
        <w:t>General</w:t>
      </w:r>
      <w:bookmarkEnd w:id="356"/>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Heading3"/>
      </w:pPr>
      <w:bookmarkStart w:id="357" w:name="_Toc152690315"/>
      <w:r>
        <w:t>A</w:t>
      </w:r>
      <w:r w:rsidRPr="001B1925">
        <w:t>.</w:t>
      </w:r>
      <w:r w:rsidR="008B5762">
        <w:t>2.3</w:t>
      </w:r>
      <w:r w:rsidRPr="001B1925">
        <w:t>.</w:t>
      </w:r>
      <w:r w:rsidR="008B5762">
        <w:t>2</w:t>
      </w:r>
      <w:r w:rsidRPr="001B1925">
        <w:tab/>
        <w:t>Measure</w:t>
      </w:r>
      <w:bookmarkEnd w:id="357"/>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629827EB" w:rsidR="00911E47" w:rsidRPr="004E7E4B" w:rsidRDefault="003F29D5" w:rsidP="003F29D5">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bookmarkEnd w:id="341"/>
    <w:bookmarkEnd w:id="342"/>
    <w:p w14:paraId="02C3E778" w14:textId="77777777" w:rsidR="00F07F57" w:rsidRPr="00FD0785" w:rsidRDefault="00F07F57" w:rsidP="00F07F57">
      <w:pPr>
        <w:spacing w:after="0"/>
        <w:rPr>
          <w:highlight w:val="yellow"/>
        </w:rPr>
      </w:pPr>
      <w:r w:rsidRPr="00FD0785">
        <w:rPr>
          <w:highlight w:val="yellow"/>
        </w:rPr>
        <w:br w:type="page"/>
      </w:r>
    </w:p>
    <w:p w14:paraId="60CA8FA7" w14:textId="6DF58E1F" w:rsidR="005B7E99" w:rsidRPr="001B1925" w:rsidRDefault="00112DEE">
      <w:pPr>
        <w:pStyle w:val="Heading8"/>
      </w:pPr>
      <w:bookmarkStart w:id="358" w:name="_Toc133330221"/>
      <w:bookmarkStart w:id="359" w:name="_Toc139015291"/>
      <w:r w:rsidRPr="00434FD6" w:rsidDel="00112DEE">
        <w:lastRenderedPageBreak/>
        <w:t xml:space="preserve"> </w:t>
      </w:r>
      <w:bookmarkStart w:id="360" w:name="_Toc139015293"/>
      <w:bookmarkStart w:id="361" w:name="_Toc152690316"/>
      <w:bookmarkEnd w:id="358"/>
      <w:bookmarkEnd w:id="359"/>
      <w:r w:rsidR="00080512" w:rsidRPr="001B1925">
        <w:t>Annex &lt;X&gt; (informative):</w:t>
      </w:r>
      <w:r w:rsidR="00080512" w:rsidRPr="001B1925">
        <w:br/>
        <w:t>Change history</w:t>
      </w:r>
      <w:bookmarkStart w:id="362" w:name="historyclause"/>
      <w:bookmarkEnd w:id="343"/>
      <w:bookmarkEnd w:id="360"/>
      <w:bookmarkEnd w:id="361"/>
      <w:bookmarkEnd w:id="362"/>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934C23">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934C23">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934C23">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bl>
    <w:p w14:paraId="6AE5F0B0" w14:textId="77777777" w:rsidR="00080512" w:rsidRPr="001B1925" w:rsidRDefault="00080512"/>
    <w:sectPr w:rsidR="00080512" w:rsidRPr="001B1925">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024AB" w14:textId="77777777" w:rsidR="00DC7E36" w:rsidRDefault="00DC7E36">
      <w:r>
        <w:separator/>
      </w:r>
    </w:p>
  </w:endnote>
  <w:endnote w:type="continuationSeparator" w:id="0">
    <w:p w14:paraId="2F5C1ABC" w14:textId="77777777" w:rsidR="00DC7E36" w:rsidRDefault="00DC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B2BCD" w:rsidRDefault="00BB2B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1F10F" w14:textId="77777777" w:rsidR="00DC7E36" w:rsidRDefault="00DC7E36">
      <w:r>
        <w:separator/>
      </w:r>
    </w:p>
  </w:footnote>
  <w:footnote w:type="continuationSeparator" w:id="0">
    <w:p w14:paraId="0020CEDF" w14:textId="77777777" w:rsidR="00DC7E36" w:rsidRDefault="00DC7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CFBE5E" w:rsidR="00BB2BCD" w:rsidRDefault="00BB2B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1DAE">
      <w:rPr>
        <w:rFonts w:ascii="Arial" w:hAnsi="Arial" w:cs="Arial"/>
        <w:b/>
        <w:noProof/>
        <w:sz w:val="18"/>
        <w:szCs w:val="18"/>
      </w:rPr>
      <w:t>3GPP TS 26.113 V1.0.0 (2023-12)</w:t>
    </w:r>
    <w:r>
      <w:rPr>
        <w:rFonts w:ascii="Arial" w:hAnsi="Arial" w:cs="Arial"/>
        <w:b/>
        <w:sz w:val="18"/>
        <w:szCs w:val="18"/>
      </w:rPr>
      <w:fldChar w:fldCharType="end"/>
    </w:r>
  </w:p>
  <w:p w14:paraId="7A6BC72E" w14:textId="67E794D1" w:rsidR="00BB2BCD" w:rsidRDefault="00BB2B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3C538E8" w14:textId="1A87C2BC" w:rsidR="00BB2BCD" w:rsidRDefault="00BB2B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1DAE">
      <w:rPr>
        <w:rFonts w:ascii="Arial" w:hAnsi="Arial" w:cs="Arial"/>
        <w:b/>
        <w:noProof/>
        <w:sz w:val="18"/>
        <w:szCs w:val="18"/>
      </w:rPr>
      <w:t>Release 18</w:t>
    </w:r>
    <w:r>
      <w:rPr>
        <w:rFonts w:ascii="Arial" w:hAnsi="Arial" w:cs="Arial"/>
        <w:b/>
        <w:sz w:val="18"/>
        <w:szCs w:val="18"/>
      </w:rPr>
      <w:fldChar w:fldCharType="end"/>
    </w:r>
  </w:p>
  <w:p w14:paraId="1024E63D" w14:textId="77777777" w:rsidR="00BB2BCD" w:rsidRDefault="00BB2B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9"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8410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87195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8121171">
    <w:abstractNumId w:val="12"/>
  </w:num>
  <w:num w:numId="4" w16cid:durableId="2099327157">
    <w:abstractNumId w:val="26"/>
  </w:num>
  <w:num w:numId="5" w16cid:durableId="151265520">
    <w:abstractNumId w:val="9"/>
  </w:num>
  <w:num w:numId="6" w16cid:durableId="1056390311">
    <w:abstractNumId w:val="7"/>
  </w:num>
  <w:num w:numId="7" w16cid:durableId="547688617">
    <w:abstractNumId w:val="6"/>
  </w:num>
  <w:num w:numId="8" w16cid:durableId="1292781592">
    <w:abstractNumId w:val="5"/>
  </w:num>
  <w:num w:numId="9" w16cid:durableId="452360275">
    <w:abstractNumId w:val="4"/>
  </w:num>
  <w:num w:numId="10" w16cid:durableId="644890557">
    <w:abstractNumId w:val="8"/>
  </w:num>
  <w:num w:numId="11" w16cid:durableId="605701517">
    <w:abstractNumId w:val="3"/>
  </w:num>
  <w:num w:numId="12" w16cid:durableId="1995528868">
    <w:abstractNumId w:val="2"/>
  </w:num>
  <w:num w:numId="13" w16cid:durableId="275646160">
    <w:abstractNumId w:val="1"/>
  </w:num>
  <w:num w:numId="14" w16cid:durableId="480120961">
    <w:abstractNumId w:val="0"/>
  </w:num>
  <w:num w:numId="15" w16cid:durableId="647055560">
    <w:abstractNumId w:val="23"/>
  </w:num>
  <w:num w:numId="16" w16cid:durableId="55400093">
    <w:abstractNumId w:val="28"/>
  </w:num>
  <w:num w:numId="17" w16cid:durableId="568737775">
    <w:abstractNumId w:val="17"/>
  </w:num>
  <w:num w:numId="18" w16cid:durableId="751660589">
    <w:abstractNumId w:val="25"/>
  </w:num>
  <w:num w:numId="19" w16cid:durableId="75982680">
    <w:abstractNumId w:val="22"/>
  </w:num>
  <w:num w:numId="20" w16cid:durableId="2142503858">
    <w:abstractNumId w:val="29"/>
  </w:num>
  <w:num w:numId="21" w16cid:durableId="1951356129">
    <w:abstractNumId w:val="21"/>
  </w:num>
  <w:num w:numId="22" w16cid:durableId="1576862475">
    <w:abstractNumId w:val="20"/>
  </w:num>
  <w:num w:numId="23" w16cid:durableId="673151562">
    <w:abstractNumId w:val="19"/>
  </w:num>
  <w:num w:numId="24" w16cid:durableId="876967068">
    <w:abstractNumId w:val="13"/>
  </w:num>
  <w:num w:numId="25" w16cid:durableId="178130767">
    <w:abstractNumId w:val="14"/>
  </w:num>
  <w:num w:numId="26" w16cid:durableId="971786294">
    <w:abstractNumId w:val="11"/>
  </w:num>
  <w:num w:numId="27" w16cid:durableId="1323974469">
    <w:abstractNumId w:val="15"/>
  </w:num>
  <w:num w:numId="28" w16cid:durableId="311520400">
    <w:abstractNumId w:val="24"/>
  </w:num>
  <w:num w:numId="29" w16cid:durableId="1062797590">
    <w:abstractNumId w:val="18"/>
  </w:num>
  <w:num w:numId="30" w16cid:durableId="933394777">
    <w:abstractNumId w:val="16"/>
  </w:num>
  <w:num w:numId="31" w16cid:durableId="170629570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33F72"/>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4719"/>
    <w:rsid w:val="0008517D"/>
    <w:rsid w:val="000904FE"/>
    <w:rsid w:val="00090730"/>
    <w:rsid w:val="00091A12"/>
    <w:rsid w:val="000A08E1"/>
    <w:rsid w:val="000A501A"/>
    <w:rsid w:val="000A7DAD"/>
    <w:rsid w:val="000B2932"/>
    <w:rsid w:val="000B2C13"/>
    <w:rsid w:val="000C1B0B"/>
    <w:rsid w:val="000C2773"/>
    <w:rsid w:val="000C43B8"/>
    <w:rsid w:val="000C47C3"/>
    <w:rsid w:val="000C7CAA"/>
    <w:rsid w:val="000D58AB"/>
    <w:rsid w:val="000D7B25"/>
    <w:rsid w:val="000E0860"/>
    <w:rsid w:val="000E3F7B"/>
    <w:rsid w:val="000E567E"/>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1C78"/>
    <w:rsid w:val="00161FC1"/>
    <w:rsid w:val="001667FC"/>
    <w:rsid w:val="00173E3B"/>
    <w:rsid w:val="00174E78"/>
    <w:rsid w:val="00180DF6"/>
    <w:rsid w:val="00181A21"/>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E092C"/>
    <w:rsid w:val="001E2C22"/>
    <w:rsid w:val="001E49CF"/>
    <w:rsid w:val="001E4DFA"/>
    <w:rsid w:val="001E4F38"/>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4AAB"/>
    <w:rsid w:val="00264BC4"/>
    <w:rsid w:val="002675F0"/>
    <w:rsid w:val="0027243B"/>
    <w:rsid w:val="00273274"/>
    <w:rsid w:val="00275E3A"/>
    <w:rsid w:val="00275EDB"/>
    <w:rsid w:val="002760EE"/>
    <w:rsid w:val="002919A9"/>
    <w:rsid w:val="00291A58"/>
    <w:rsid w:val="00291B72"/>
    <w:rsid w:val="0029525D"/>
    <w:rsid w:val="002A4418"/>
    <w:rsid w:val="002A77E1"/>
    <w:rsid w:val="002B45C4"/>
    <w:rsid w:val="002B4946"/>
    <w:rsid w:val="002B6339"/>
    <w:rsid w:val="002C36F9"/>
    <w:rsid w:val="002C516F"/>
    <w:rsid w:val="002C6C30"/>
    <w:rsid w:val="002D66FD"/>
    <w:rsid w:val="002D6C98"/>
    <w:rsid w:val="002E00EE"/>
    <w:rsid w:val="002E3807"/>
    <w:rsid w:val="002E527F"/>
    <w:rsid w:val="002F1344"/>
    <w:rsid w:val="002F3E0A"/>
    <w:rsid w:val="002F56A7"/>
    <w:rsid w:val="002F6DF3"/>
    <w:rsid w:val="003003A2"/>
    <w:rsid w:val="00303F1D"/>
    <w:rsid w:val="00307C69"/>
    <w:rsid w:val="0031050B"/>
    <w:rsid w:val="003119AB"/>
    <w:rsid w:val="00311BEC"/>
    <w:rsid w:val="00315B85"/>
    <w:rsid w:val="003172DC"/>
    <w:rsid w:val="00321745"/>
    <w:rsid w:val="003235A7"/>
    <w:rsid w:val="003277D1"/>
    <w:rsid w:val="00327948"/>
    <w:rsid w:val="00331853"/>
    <w:rsid w:val="0033480A"/>
    <w:rsid w:val="003350ED"/>
    <w:rsid w:val="003370C6"/>
    <w:rsid w:val="00337847"/>
    <w:rsid w:val="0034547F"/>
    <w:rsid w:val="00351D47"/>
    <w:rsid w:val="0035462D"/>
    <w:rsid w:val="00356555"/>
    <w:rsid w:val="0035689D"/>
    <w:rsid w:val="00356ACA"/>
    <w:rsid w:val="00362ACC"/>
    <w:rsid w:val="00372E9C"/>
    <w:rsid w:val="00376207"/>
    <w:rsid w:val="003765B8"/>
    <w:rsid w:val="00381BDB"/>
    <w:rsid w:val="00381D9F"/>
    <w:rsid w:val="0038264F"/>
    <w:rsid w:val="00383B67"/>
    <w:rsid w:val="003859B8"/>
    <w:rsid w:val="00391CA9"/>
    <w:rsid w:val="00392211"/>
    <w:rsid w:val="00392E3D"/>
    <w:rsid w:val="0039369C"/>
    <w:rsid w:val="00394134"/>
    <w:rsid w:val="00394662"/>
    <w:rsid w:val="003967CC"/>
    <w:rsid w:val="003975F6"/>
    <w:rsid w:val="003A07BD"/>
    <w:rsid w:val="003A3C7C"/>
    <w:rsid w:val="003A76F7"/>
    <w:rsid w:val="003B1958"/>
    <w:rsid w:val="003B1C1A"/>
    <w:rsid w:val="003B3520"/>
    <w:rsid w:val="003B5F7D"/>
    <w:rsid w:val="003B785F"/>
    <w:rsid w:val="003B7DF2"/>
    <w:rsid w:val="003C3971"/>
    <w:rsid w:val="003C5F53"/>
    <w:rsid w:val="003D72CE"/>
    <w:rsid w:val="003E35E2"/>
    <w:rsid w:val="003E3FFF"/>
    <w:rsid w:val="003E4F7B"/>
    <w:rsid w:val="003E7839"/>
    <w:rsid w:val="003E78F2"/>
    <w:rsid w:val="003F29D5"/>
    <w:rsid w:val="003F5552"/>
    <w:rsid w:val="003F6B17"/>
    <w:rsid w:val="00406EA0"/>
    <w:rsid w:val="00410438"/>
    <w:rsid w:val="00415551"/>
    <w:rsid w:val="00415F02"/>
    <w:rsid w:val="004207B1"/>
    <w:rsid w:val="00420A16"/>
    <w:rsid w:val="004212C7"/>
    <w:rsid w:val="0042193C"/>
    <w:rsid w:val="00423334"/>
    <w:rsid w:val="00424EBF"/>
    <w:rsid w:val="0042625B"/>
    <w:rsid w:val="00427133"/>
    <w:rsid w:val="00427638"/>
    <w:rsid w:val="0043222F"/>
    <w:rsid w:val="004345EC"/>
    <w:rsid w:val="00436636"/>
    <w:rsid w:val="00440CC8"/>
    <w:rsid w:val="00444D68"/>
    <w:rsid w:val="00444F49"/>
    <w:rsid w:val="0044666D"/>
    <w:rsid w:val="00447155"/>
    <w:rsid w:val="00451E62"/>
    <w:rsid w:val="00456240"/>
    <w:rsid w:val="00460AA2"/>
    <w:rsid w:val="00465515"/>
    <w:rsid w:val="00466EB2"/>
    <w:rsid w:val="00470175"/>
    <w:rsid w:val="004732B2"/>
    <w:rsid w:val="0047431F"/>
    <w:rsid w:val="00475496"/>
    <w:rsid w:val="00476D3B"/>
    <w:rsid w:val="00482DE2"/>
    <w:rsid w:val="00485589"/>
    <w:rsid w:val="00485753"/>
    <w:rsid w:val="00491E44"/>
    <w:rsid w:val="0049222B"/>
    <w:rsid w:val="0049305C"/>
    <w:rsid w:val="00495480"/>
    <w:rsid w:val="004965CE"/>
    <w:rsid w:val="0049751D"/>
    <w:rsid w:val="00497F9C"/>
    <w:rsid w:val="004A0C57"/>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796B"/>
    <w:rsid w:val="00500B20"/>
    <w:rsid w:val="005019D9"/>
    <w:rsid w:val="005037B9"/>
    <w:rsid w:val="00503B4E"/>
    <w:rsid w:val="00503F03"/>
    <w:rsid w:val="005044B2"/>
    <w:rsid w:val="00513EA9"/>
    <w:rsid w:val="00514E2E"/>
    <w:rsid w:val="00516E43"/>
    <w:rsid w:val="005202E5"/>
    <w:rsid w:val="005235FA"/>
    <w:rsid w:val="00524CA6"/>
    <w:rsid w:val="00525940"/>
    <w:rsid w:val="00525C66"/>
    <w:rsid w:val="00525CE4"/>
    <w:rsid w:val="00526B74"/>
    <w:rsid w:val="00530BEF"/>
    <w:rsid w:val="0053388B"/>
    <w:rsid w:val="00535773"/>
    <w:rsid w:val="00540EF0"/>
    <w:rsid w:val="00543E6C"/>
    <w:rsid w:val="005462E4"/>
    <w:rsid w:val="005536BB"/>
    <w:rsid w:val="00555078"/>
    <w:rsid w:val="0055679F"/>
    <w:rsid w:val="00560030"/>
    <w:rsid w:val="00564C0B"/>
    <w:rsid w:val="00565087"/>
    <w:rsid w:val="00567E8D"/>
    <w:rsid w:val="0057312F"/>
    <w:rsid w:val="00574655"/>
    <w:rsid w:val="005769FD"/>
    <w:rsid w:val="00580F37"/>
    <w:rsid w:val="0059007C"/>
    <w:rsid w:val="00595074"/>
    <w:rsid w:val="00597B11"/>
    <w:rsid w:val="005A0763"/>
    <w:rsid w:val="005A21A5"/>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502A"/>
    <w:rsid w:val="006267CE"/>
    <w:rsid w:val="006309B1"/>
    <w:rsid w:val="00632761"/>
    <w:rsid w:val="00633A54"/>
    <w:rsid w:val="0063543D"/>
    <w:rsid w:val="00635B37"/>
    <w:rsid w:val="00637CC1"/>
    <w:rsid w:val="006412BF"/>
    <w:rsid w:val="00647114"/>
    <w:rsid w:val="00664049"/>
    <w:rsid w:val="00670CF4"/>
    <w:rsid w:val="00675815"/>
    <w:rsid w:val="00680F7B"/>
    <w:rsid w:val="006912E9"/>
    <w:rsid w:val="006941F7"/>
    <w:rsid w:val="00696DEC"/>
    <w:rsid w:val="006A2076"/>
    <w:rsid w:val="006A29ED"/>
    <w:rsid w:val="006A323F"/>
    <w:rsid w:val="006A3A70"/>
    <w:rsid w:val="006A3AA5"/>
    <w:rsid w:val="006A7E26"/>
    <w:rsid w:val="006B30D0"/>
    <w:rsid w:val="006B505B"/>
    <w:rsid w:val="006B7A66"/>
    <w:rsid w:val="006C1032"/>
    <w:rsid w:val="006C1DFE"/>
    <w:rsid w:val="006C3D95"/>
    <w:rsid w:val="006C45FF"/>
    <w:rsid w:val="006C6936"/>
    <w:rsid w:val="006D292C"/>
    <w:rsid w:val="006D3366"/>
    <w:rsid w:val="006D6EAD"/>
    <w:rsid w:val="006E20AC"/>
    <w:rsid w:val="006E232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32D4"/>
    <w:rsid w:val="00774DA4"/>
    <w:rsid w:val="00776AA2"/>
    <w:rsid w:val="0078010D"/>
    <w:rsid w:val="007817B0"/>
    <w:rsid w:val="00781F0F"/>
    <w:rsid w:val="00786426"/>
    <w:rsid w:val="007909E1"/>
    <w:rsid w:val="00791CF4"/>
    <w:rsid w:val="00792600"/>
    <w:rsid w:val="0079434E"/>
    <w:rsid w:val="0079676E"/>
    <w:rsid w:val="007A1BD4"/>
    <w:rsid w:val="007A56FC"/>
    <w:rsid w:val="007B3A9C"/>
    <w:rsid w:val="007B600E"/>
    <w:rsid w:val="007C38A2"/>
    <w:rsid w:val="007C549C"/>
    <w:rsid w:val="007D0DC9"/>
    <w:rsid w:val="007D10F0"/>
    <w:rsid w:val="007D4EEE"/>
    <w:rsid w:val="007E34BD"/>
    <w:rsid w:val="007F0F4A"/>
    <w:rsid w:val="007F131F"/>
    <w:rsid w:val="007F3A19"/>
    <w:rsid w:val="007F5024"/>
    <w:rsid w:val="00800107"/>
    <w:rsid w:val="00801414"/>
    <w:rsid w:val="00801D92"/>
    <w:rsid w:val="008028A4"/>
    <w:rsid w:val="00811DAE"/>
    <w:rsid w:val="00815D8D"/>
    <w:rsid w:val="00816512"/>
    <w:rsid w:val="00822049"/>
    <w:rsid w:val="00822C8C"/>
    <w:rsid w:val="00827512"/>
    <w:rsid w:val="00830747"/>
    <w:rsid w:val="00830904"/>
    <w:rsid w:val="00830B27"/>
    <w:rsid w:val="00835D4A"/>
    <w:rsid w:val="008402A7"/>
    <w:rsid w:val="008408C0"/>
    <w:rsid w:val="00840EC3"/>
    <w:rsid w:val="00841210"/>
    <w:rsid w:val="00844287"/>
    <w:rsid w:val="00845758"/>
    <w:rsid w:val="008471E9"/>
    <w:rsid w:val="00850FCA"/>
    <w:rsid w:val="008546AE"/>
    <w:rsid w:val="008605DA"/>
    <w:rsid w:val="0086780D"/>
    <w:rsid w:val="00871148"/>
    <w:rsid w:val="008727DD"/>
    <w:rsid w:val="0087288D"/>
    <w:rsid w:val="00873FB8"/>
    <w:rsid w:val="0087406D"/>
    <w:rsid w:val="008768CA"/>
    <w:rsid w:val="008844F0"/>
    <w:rsid w:val="008859DF"/>
    <w:rsid w:val="00887147"/>
    <w:rsid w:val="008953B7"/>
    <w:rsid w:val="00896552"/>
    <w:rsid w:val="0089779F"/>
    <w:rsid w:val="008A4257"/>
    <w:rsid w:val="008A545C"/>
    <w:rsid w:val="008A7ADA"/>
    <w:rsid w:val="008A7EA9"/>
    <w:rsid w:val="008B5762"/>
    <w:rsid w:val="008B69B2"/>
    <w:rsid w:val="008B6D30"/>
    <w:rsid w:val="008B6E77"/>
    <w:rsid w:val="008B6FF5"/>
    <w:rsid w:val="008B7043"/>
    <w:rsid w:val="008C199A"/>
    <w:rsid w:val="008C36F0"/>
    <w:rsid w:val="008C384C"/>
    <w:rsid w:val="008C452A"/>
    <w:rsid w:val="008C703A"/>
    <w:rsid w:val="008C7B64"/>
    <w:rsid w:val="008D4978"/>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1E47"/>
    <w:rsid w:val="0091348E"/>
    <w:rsid w:val="009179E5"/>
    <w:rsid w:val="00917CCB"/>
    <w:rsid w:val="00920FA4"/>
    <w:rsid w:val="00924741"/>
    <w:rsid w:val="00931A34"/>
    <w:rsid w:val="00933160"/>
    <w:rsid w:val="00933FB0"/>
    <w:rsid w:val="0093474E"/>
    <w:rsid w:val="00934C23"/>
    <w:rsid w:val="00936BAC"/>
    <w:rsid w:val="009406F2"/>
    <w:rsid w:val="00942EC2"/>
    <w:rsid w:val="009445A3"/>
    <w:rsid w:val="009459B9"/>
    <w:rsid w:val="00946585"/>
    <w:rsid w:val="009501AA"/>
    <w:rsid w:val="009571B6"/>
    <w:rsid w:val="009617AF"/>
    <w:rsid w:val="00961880"/>
    <w:rsid w:val="0096235D"/>
    <w:rsid w:val="009650CB"/>
    <w:rsid w:val="009655AF"/>
    <w:rsid w:val="009713B5"/>
    <w:rsid w:val="0097241E"/>
    <w:rsid w:val="00972A94"/>
    <w:rsid w:val="00973E89"/>
    <w:rsid w:val="00975617"/>
    <w:rsid w:val="00975DAE"/>
    <w:rsid w:val="00976C4C"/>
    <w:rsid w:val="00980755"/>
    <w:rsid w:val="009811D0"/>
    <w:rsid w:val="00981D27"/>
    <w:rsid w:val="00986D83"/>
    <w:rsid w:val="00990DC5"/>
    <w:rsid w:val="009A2AAF"/>
    <w:rsid w:val="009B35B1"/>
    <w:rsid w:val="009B713C"/>
    <w:rsid w:val="009B7E06"/>
    <w:rsid w:val="009C35BB"/>
    <w:rsid w:val="009C5471"/>
    <w:rsid w:val="009C662F"/>
    <w:rsid w:val="009D24D5"/>
    <w:rsid w:val="009D5A87"/>
    <w:rsid w:val="009F37B7"/>
    <w:rsid w:val="009F4C4D"/>
    <w:rsid w:val="009F6135"/>
    <w:rsid w:val="009F6AF7"/>
    <w:rsid w:val="00A0219D"/>
    <w:rsid w:val="00A10F02"/>
    <w:rsid w:val="00A1437C"/>
    <w:rsid w:val="00A164B4"/>
    <w:rsid w:val="00A17047"/>
    <w:rsid w:val="00A22776"/>
    <w:rsid w:val="00A26956"/>
    <w:rsid w:val="00A27486"/>
    <w:rsid w:val="00A3125B"/>
    <w:rsid w:val="00A31293"/>
    <w:rsid w:val="00A337FF"/>
    <w:rsid w:val="00A34674"/>
    <w:rsid w:val="00A42349"/>
    <w:rsid w:val="00A446A3"/>
    <w:rsid w:val="00A4697E"/>
    <w:rsid w:val="00A53724"/>
    <w:rsid w:val="00A55B9A"/>
    <w:rsid w:val="00A56066"/>
    <w:rsid w:val="00A56688"/>
    <w:rsid w:val="00A66DA0"/>
    <w:rsid w:val="00A66F86"/>
    <w:rsid w:val="00A73129"/>
    <w:rsid w:val="00A739EB"/>
    <w:rsid w:val="00A7572C"/>
    <w:rsid w:val="00A76928"/>
    <w:rsid w:val="00A82346"/>
    <w:rsid w:val="00A8290F"/>
    <w:rsid w:val="00A8785A"/>
    <w:rsid w:val="00A9204D"/>
    <w:rsid w:val="00A92BA1"/>
    <w:rsid w:val="00A93406"/>
    <w:rsid w:val="00A95A32"/>
    <w:rsid w:val="00AA19A2"/>
    <w:rsid w:val="00AA29D8"/>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A2C"/>
    <w:rsid w:val="00B004BD"/>
    <w:rsid w:val="00B012FE"/>
    <w:rsid w:val="00B0140E"/>
    <w:rsid w:val="00B04506"/>
    <w:rsid w:val="00B06CDE"/>
    <w:rsid w:val="00B10C5F"/>
    <w:rsid w:val="00B15449"/>
    <w:rsid w:val="00B174C0"/>
    <w:rsid w:val="00B2073F"/>
    <w:rsid w:val="00B32DBF"/>
    <w:rsid w:val="00B4474E"/>
    <w:rsid w:val="00B449A5"/>
    <w:rsid w:val="00B528C3"/>
    <w:rsid w:val="00B53036"/>
    <w:rsid w:val="00B64BB5"/>
    <w:rsid w:val="00B777A5"/>
    <w:rsid w:val="00B87942"/>
    <w:rsid w:val="00B93086"/>
    <w:rsid w:val="00B94E26"/>
    <w:rsid w:val="00BA19ED"/>
    <w:rsid w:val="00BA468C"/>
    <w:rsid w:val="00BA4B8D"/>
    <w:rsid w:val="00BA7432"/>
    <w:rsid w:val="00BB22E4"/>
    <w:rsid w:val="00BB2BCD"/>
    <w:rsid w:val="00BC0F7D"/>
    <w:rsid w:val="00BC339C"/>
    <w:rsid w:val="00BC55A5"/>
    <w:rsid w:val="00BC7504"/>
    <w:rsid w:val="00BD3701"/>
    <w:rsid w:val="00BD4A63"/>
    <w:rsid w:val="00BD7D31"/>
    <w:rsid w:val="00BE0626"/>
    <w:rsid w:val="00BE06E5"/>
    <w:rsid w:val="00BE2E8F"/>
    <w:rsid w:val="00BE3255"/>
    <w:rsid w:val="00BE4039"/>
    <w:rsid w:val="00BE40B8"/>
    <w:rsid w:val="00BF128E"/>
    <w:rsid w:val="00BF55BB"/>
    <w:rsid w:val="00BF61B3"/>
    <w:rsid w:val="00C01748"/>
    <w:rsid w:val="00C01BBD"/>
    <w:rsid w:val="00C074DD"/>
    <w:rsid w:val="00C1496A"/>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74C"/>
    <w:rsid w:val="00C94FF5"/>
    <w:rsid w:val="00CA0D69"/>
    <w:rsid w:val="00CA1A59"/>
    <w:rsid w:val="00CA2E1C"/>
    <w:rsid w:val="00CA3D0C"/>
    <w:rsid w:val="00CA4F4F"/>
    <w:rsid w:val="00CA5E05"/>
    <w:rsid w:val="00CB00C9"/>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828"/>
    <w:rsid w:val="00D0161B"/>
    <w:rsid w:val="00D05E23"/>
    <w:rsid w:val="00D07871"/>
    <w:rsid w:val="00D10E96"/>
    <w:rsid w:val="00D13623"/>
    <w:rsid w:val="00D27E7D"/>
    <w:rsid w:val="00D37F52"/>
    <w:rsid w:val="00D45341"/>
    <w:rsid w:val="00D46A12"/>
    <w:rsid w:val="00D51030"/>
    <w:rsid w:val="00D52975"/>
    <w:rsid w:val="00D54814"/>
    <w:rsid w:val="00D5587D"/>
    <w:rsid w:val="00D57972"/>
    <w:rsid w:val="00D60C6D"/>
    <w:rsid w:val="00D675A9"/>
    <w:rsid w:val="00D716FF"/>
    <w:rsid w:val="00D738D6"/>
    <w:rsid w:val="00D73AA5"/>
    <w:rsid w:val="00D7445E"/>
    <w:rsid w:val="00D75465"/>
    <w:rsid w:val="00D755EB"/>
    <w:rsid w:val="00D76048"/>
    <w:rsid w:val="00D76127"/>
    <w:rsid w:val="00D82E6F"/>
    <w:rsid w:val="00D84152"/>
    <w:rsid w:val="00D87E00"/>
    <w:rsid w:val="00D9134D"/>
    <w:rsid w:val="00D919F9"/>
    <w:rsid w:val="00D91B1F"/>
    <w:rsid w:val="00D932BC"/>
    <w:rsid w:val="00D94F41"/>
    <w:rsid w:val="00D95BE1"/>
    <w:rsid w:val="00D95C31"/>
    <w:rsid w:val="00DA102C"/>
    <w:rsid w:val="00DA5E7A"/>
    <w:rsid w:val="00DA71C8"/>
    <w:rsid w:val="00DA781D"/>
    <w:rsid w:val="00DA7A03"/>
    <w:rsid w:val="00DB1818"/>
    <w:rsid w:val="00DB3E09"/>
    <w:rsid w:val="00DB4174"/>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6509"/>
    <w:rsid w:val="00E179B5"/>
    <w:rsid w:val="00E2119F"/>
    <w:rsid w:val="00E2139A"/>
    <w:rsid w:val="00E24536"/>
    <w:rsid w:val="00E311A3"/>
    <w:rsid w:val="00E361AD"/>
    <w:rsid w:val="00E36745"/>
    <w:rsid w:val="00E4284F"/>
    <w:rsid w:val="00E429B1"/>
    <w:rsid w:val="00E44582"/>
    <w:rsid w:val="00E5283C"/>
    <w:rsid w:val="00E53160"/>
    <w:rsid w:val="00E545E9"/>
    <w:rsid w:val="00E55920"/>
    <w:rsid w:val="00E56285"/>
    <w:rsid w:val="00E60F9F"/>
    <w:rsid w:val="00E71260"/>
    <w:rsid w:val="00E72D2D"/>
    <w:rsid w:val="00E77645"/>
    <w:rsid w:val="00E83350"/>
    <w:rsid w:val="00E91292"/>
    <w:rsid w:val="00E96A5E"/>
    <w:rsid w:val="00EA15B0"/>
    <w:rsid w:val="00EA4174"/>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01D4"/>
    <w:rsid w:val="00EF3836"/>
    <w:rsid w:val="00EF608C"/>
    <w:rsid w:val="00F00EA4"/>
    <w:rsid w:val="00F025A2"/>
    <w:rsid w:val="00F03663"/>
    <w:rsid w:val="00F04712"/>
    <w:rsid w:val="00F07F57"/>
    <w:rsid w:val="00F111E3"/>
    <w:rsid w:val="00F13360"/>
    <w:rsid w:val="00F14F9F"/>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D078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F6"/>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49222B"/>
    <w:rPr>
      <w:rFonts w:ascii="Arial" w:hAnsi="Arial"/>
      <w:sz w:val="36"/>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8546AE"/>
    <w:rPr>
      <w:rFonts w:ascii="Arial" w:hAnsi="Arial"/>
      <w:sz w:val="32"/>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264BC4"/>
    <w:rPr>
      <w:rFonts w:ascii="Arial"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264BC4"/>
    <w:rPr>
      <w:rFonts w:ascii="Arial" w:hAnsi="Arial"/>
      <w:sz w:val="24"/>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264BC4"/>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264BC4"/>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264BC4"/>
    <w:rPr>
      <w:rFonts w:ascii="Arial" w:hAnsi="Arial"/>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49222B"/>
    <w:rPr>
      <w:rFonts w:ascii="Arial" w:hAnsi="Arial"/>
      <w:sz w:val="36"/>
      <w:lang w:eastAsia="en-US"/>
    </w:rPr>
  </w:style>
  <w:style w:type="character" w:customStyle="1" w:styleId="Heading9Char">
    <w:name w:val="Heading 9 Char"/>
    <w:aliases w:val="Figure Heading Char,FH Char,Titre 10 Char,tt Char,ft Char,HF Char,Figures Char,Alt+9 Char"/>
    <w:link w:val="Heading9"/>
    <w:uiPriority w:val="9"/>
    <w:rsid w:val="00264BC4"/>
    <w:rPr>
      <w:rFonts w:ascii="Arial" w:hAnsi="Arial"/>
      <w:sz w:val="36"/>
      <w:lang w:eastAsia="en-US"/>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264BC4"/>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rsid w:val="009179E5"/>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64BC4"/>
    <w:rPr>
      <w:i/>
      <w:iCs/>
      <w:color w:val="44546A" w:themeColor="text2"/>
      <w:sz w:val="18"/>
      <w:szCs w:val="18"/>
      <w:lang w:eastAsia="en-US"/>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6A3AA5"/>
    <w:rPr>
      <w:lang w:eastAsia="en-US"/>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CommentReference">
    <w:name w:val="annotation reference"/>
    <w:basedOn w:val="DefaultParagraphFont"/>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PlaceholderText">
    <w:name w:val="Placeholder Text"/>
    <w:basedOn w:val="DefaultParagraphFont"/>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FootnoteReference">
    <w:name w:val="footnote reference"/>
    <w:rsid w:val="00264BC4"/>
    <w:rPr>
      <w:b/>
      <w:position w:val="6"/>
      <w:sz w:val="16"/>
    </w:rPr>
  </w:style>
  <w:style w:type="character" w:styleId="LineNumber">
    <w:name w:val="line number"/>
    <w:rsid w:val="00264BC4"/>
    <w:rPr>
      <w:rFonts w:ascii="Arial" w:hAnsi="Arial"/>
      <w:color w:val="808080"/>
      <w:sz w:val="14"/>
    </w:rPr>
  </w:style>
  <w:style w:type="character" w:styleId="PageNumber">
    <w:name w:val="page number"/>
    <w:basedOn w:val="DefaultParagraphFont"/>
    <w:rsid w:val="00264BC4"/>
  </w:style>
  <w:style w:type="paragraph" w:customStyle="1" w:styleId="Heading">
    <w:name w:val="Heading"/>
    <w:aliases w:val="1_"/>
    <w:basedOn w:val="Normal"/>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Typewriter">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64BC4"/>
    <w:pPr>
      <w:spacing w:before="1800" w:after="960"/>
    </w:pPr>
    <w:rPr>
      <w:rFonts w:ascii="Arial" w:eastAsia="SimSun" w:hAnsi="Arial"/>
      <w:b/>
      <w:sz w:val="48"/>
      <w:szCs w:val="24"/>
      <w:lang w:eastAsia="ja-JP"/>
    </w:rPr>
  </w:style>
  <w:style w:type="character" w:styleId="EndnoteReference">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List"/>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Normal"/>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Normal"/>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Strong">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Normal"/>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Normal"/>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Normal"/>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Normal"/>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Normal"/>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Normal"/>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Normal"/>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Normal"/>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64BC4"/>
    <w:pPr>
      <w:spacing w:before="60" w:after="60" w:line="210" w:lineRule="atLeast"/>
    </w:pPr>
    <w:rPr>
      <w:rFonts w:ascii="Cambria" w:eastAsia="Calibri" w:hAnsi="Cambria"/>
      <w:szCs w:val="22"/>
    </w:rPr>
  </w:style>
  <w:style w:type="character" w:styleId="Emphasis">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Normal"/>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DefaultParagraphFont"/>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DefaultParagraphFont"/>
    <w:link w:val="TALcontinuation"/>
    <w:rsid w:val="00264BC4"/>
    <w:rPr>
      <w:rFonts w:ascii="Arial" w:eastAsia="Times New Roman" w:hAnsi="Arial"/>
      <w:sz w:val="18"/>
      <w:lang w:eastAsia="en-US"/>
    </w:rPr>
  </w:style>
  <w:style w:type="character" w:customStyle="1" w:styleId="Datatypechar">
    <w:name w:val="Data type (char)"/>
    <w:basedOn w:val="DefaultParagraphFont"/>
    <w:uiPriority w:val="1"/>
    <w:qFormat/>
    <w:rsid w:val="00264BC4"/>
    <w:rPr>
      <w:rFonts w:ascii="Courier New" w:hAnsi="Courier New"/>
      <w:w w:val="90"/>
    </w:rPr>
  </w:style>
  <w:style w:type="paragraph" w:customStyle="1" w:styleId="TableCell">
    <w:name w:val="Table Cell"/>
    <w:basedOn w:val="Normal"/>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6.vsdx"/><Relationship Id="rId26" Type="http://schemas.openxmlformats.org/officeDocument/2006/relationships/package" Target="embeddings/Microsoft_Visio_Drawing9.vsdx"/><Relationship Id="rId3" Type="http://schemas.openxmlformats.org/officeDocument/2006/relationships/numbering" Target="numbering.xml"/><Relationship Id="rId21" Type="http://schemas.openxmlformats.org/officeDocument/2006/relationships/image" Target="media/image7.jp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package" Target="embeddings/Microsoft_Visio_Drawing7.vsdx"/><Relationship Id="rId29"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8.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1.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4.vsdx"/><Relationship Id="rId22" Type="http://schemas.openxmlformats.org/officeDocument/2006/relationships/hyperlink" Target="https://www.rfc-editor.org/rfc/rfc8834" TargetMode="External"/><Relationship Id="rId27" Type="http://schemas.openxmlformats.org/officeDocument/2006/relationships/image" Target="media/image10.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4AE72-C37A-40EE-9850-EB2EFF26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14496</Words>
  <Characters>82630</Characters>
  <Application>Microsoft Office Word</Application>
  <DocSecurity>0</DocSecurity>
  <Lines>688</Lines>
  <Paragraphs>193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96933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Burckard</cp:lastModifiedBy>
  <cp:revision>4</cp:revision>
  <cp:lastPrinted>2019-02-25T14:05:00Z</cp:lastPrinted>
  <dcterms:created xsi:type="dcterms:W3CDTF">2023-12-05T16:33:00Z</dcterms:created>
  <dcterms:modified xsi:type="dcterms:W3CDTF">2023-12-05T16:38:00Z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